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8EE765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C60EDA">
        <w:rPr>
          <w:rFonts w:cs="Arial"/>
          <w:sz w:val="20"/>
          <w:lang w:val="en-US"/>
        </w:rPr>
        <w:t>99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2497E391" w:rsidR="00644FF1" w:rsidRPr="00107C20" w:rsidRDefault="00C60EDA" w:rsidP="005A6956">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9678D8">
              <w:rPr>
                <w:rFonts w:ascii="Arial" w:hAnsi="Arial" w:cs="Arial"/>
                <w:b/>
                <w:color w:val="0000FF"/>
                <w:highlight w:val="yellow"/>
                <w:lang w:val="en-US"/>
              </w:rPr>
              <w:t>CET</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CET</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091FFA">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5705822" w14:textId="24D2969F" w:rsidR="002D1564" w:rsidRPr="004D3097" w:rsidRDefault="00091FFA" w:rsidP="002D1564">
            <w:pPr>
              <w:spacing w:after="0"/>
              <w:rPr>
                <w:rFonts w:ascii="Arial" w:hAnsi="Arial" w:cs="Arial"/>
                <w:sz w:val="14"/>
                <w:szCs w:val="14"/>
                <w:lang w:val="en-US"/>
              </w:rPr>
            </w:pPr>
            <w:hyperlink r:id="rId9" w:tgtFrame="_blank" w:history="1">
              <w:r w:rsidR="00C13503">
                <w:rPr>
                  <w:rStyle w:val="Lienhypertexte"/>
                  <w:rFonts w:ascii="Arial" w:hAnsi="Arial" w:cs="Arial"/>
                  <w:sz w:val="14"/>
                  <w:szCs w:val="14"/>
                  <w:lang w:val="en-US"/>
                </w:rPr>
                <w:t>CP</w:t>
              </w:r>
              <w:r w:rsidR="00C13503">
                <w:rPr>
                  <w:rStyle w:val="Lienhypertexte"/>
                  <w:rFonts w:ascii="Arial" w:hAnsi="Arial" w:cs="Arial"/>
                  <w:sz w:val="14"/>
                  <w:szCs w:val="14"/>
                  <w:lang w:val="en-US"/>
                </w:rPr>
                <w:noBreakHyphen/>
                <w:t xml:space="preserve">230001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C9908EB" w14:textId="21F56827" w:rsidR="002D1564" w:rsidRPr="00107C20" w:rsidRDefault="00091FFA"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0003</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DD248C" w14:textId="5EA97369" w:rsidR="002D1564" w:rsidRPr="00E937F4" w:rsidRDefault="002D1564" w:rsidP="003E444D">
            <w:pPr>
              <w:overflowPunct/>
              <w:autoSpaceDE/>
              <w:autoSpaceDN/>
              <w:adjustRightInd/>
              <w:spacing w:after="0"/>
              <w:textAlignment w:val="auto"/>
              <w:rPr>
                <w:rFonts w:ascii="Arial" w:hAnsi="Arial" w:cs="Arial"/>
              </w:rPr>
            </w:pPr>
          </w:p>
        </w:tc>
      </w:tr>
      <w:tr w:rsidR="00997251" w:rsidRPr="00C22AF9" w14:paraId="23D926BC" w14:textId="77777777" w:rsidTr="00091FFA">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F20FBE0" w14:textId="0C5D209D" w:rsidR="00997251" w:rsidRPr="00997251" w:rsidRDefault="00091FFA" w:rsidP="00CC4CE4">
            <w:pPr>
              <w:spacing w:after="0"/>
              <w:rPr>
                <w:rFonts w:ascii="Arial" w:hAnsi="Arial" w:cs="Arial"/>
                <w:sz w:val="14"/>
                <w:szCs w:val="14"/>
              </w:rPr>
            </w:pPr>
            <w:hyperlink r:id="rId10" w:history="1">
              <w:r w:rsidR="00C13503">
                <w:rPr>
                  <w:rStyle w:val="Lienhypertexte"/>
                  <w:rFonts w:ascii="Arial" w:hAnsi="Arial" w:cs="Arial"/>
                  <w:sz w:val="14"/>
                  <w:szCs w:val="14"/>
                </w:rPr>
                <w:t>CP</w:t>
              </w:r>
              <w:r w:rsidR="00C13503">
                <w:rPr>
                  <w:rStyle w:val="Lienhypertexte"/>
                  <w:rFonts w:ascii="Arial" w:hAnsi="Arial" w:cs="Arial"/>
                  <w:sz w:val="14"/>
                  <w:szCs w:val="14"/>
                </w:rPr>
                <w:noBreakHyphen/>
                <w:t>230002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13CD3F13" w:rsidR="00997251" w:rsidRPr="00107C20" w:rsidRDefault="00091F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0027</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091FFA" w:rsidRPr="00C22AF9" w14:paraId="19480340" w14:textId="77777777" w:rsidTr="00F136EA">
        <w:trPr>
          <w:cantSplit/>
        </w:trPr>
        <w:tc>
          <w:tcPr>
            <w:tcW w:w="974" w:type="dxa"/>
            <w:tcBorders>
              <w:top w:val="single" w:sz="4" w:space="0" w:color="auto"/>
              <w:left w:val="single" w:sz="18" w:space="0" w:color="auto"/>
              <w:bottom w:val="nil"/>
              <w:right w:val="single" w:sz="4" w:space="0" w:color="auto"/>
            </w:tcBorders>
            <w:shd w:val="clear" w:color="000000" w:fill="FFFFFF"/>
          </w:tcPr>
          <w:p w14:paraId="1CB5ADFA" w14:textId="77777777" w:rsidR="00091FFA" w:rsidRPr="00107C20" w:rsidRDefault="00091FFA" w:rsidP="00F136E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E00BC4" w14:textId="77777777" w:rsidR="00091FFA" w:rsidRPr="00107C20" w:rsidRDefault="00091FFA" w:rsidP="00F136EA">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2E301DAB" w14:textId="327F6751" w:rsidR="00091FFA" w:rsidRPr="00997251" w:rsidRDefault="00091FFA" w:rsidP="00F136EA">
            <w:pPr>
              <w:spacing w:after="0"/>
              <w:rPr>
                <w:rFonts w:ascii="Arial" w:hAnsi="Arial" w:cs="Arial"/>
                <w:sz w:val="14"/>
                <w:szCs w:val="14"/>
              </w:rPr>
            </w:pPr>
            <w:hyperlink r:id="rId11" w:history="1">
              <w:r>
                <w:rPr>
                  <w:rStyle w:val="Lienhypertexte"/>
                  <w:rFonts w:ascii="Arial" w:hAnsi="Arial" w:cs="Arial"/>
                  <w:sz w:val="14"/>
                  <w:szCs w:val="14"/>
                </w:rPr>
                <w:t>CP</w:t>
              </w:r>
              <w:r>
                <w:rPr>
                  <w:rStyle w:val="Lienhypertexte"/>
                  <w:rFonts w:ascii="Arial" w:hAnsi="Arial" w:cs="Arial"/>
                  <w:sz w:val="14"/>
                  <w:szCs w:val="14"/>
                </w:rPr>
                <w:noBreakHyphen/>
                <w:t>230027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6EEFD32" w14:textId="77777777" w:rsidR="00091FFA" w:rsidRPr="004D3097" w:rsidRDefault="00091FFA" w:rsidP="00F136EA">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9741E80" w14:textId="77777777" w:rsidR="00091FFA" w:rsidRPr="004D3097" w:rsidRDefault="00091FFA" w:rsidP="00F136E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6C2E098" w14:textId="286A0FF7" w:rsidR="00091FFA" w:rsidRPr="00107C20" w:rsidRDefault="00091FFA" w:rsidP="00F136EA">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D2ED902" w14:textId="77777777" w:rsidR="00091FFA" w:rsidRPr="00107C20" w:rsidRDefault="00091FFA" w:rsidP="00F136EA">
            <w:pPr>
              <w:spacing w:after="0"/>
              <w:rPr>
                <w:rFonts w:ascii="Arial" w:hAnsi="Arial" w:cs="Arial"/>
                <w:lang w:val="sv-SE"/>
              </w:rPr>
            </w:pPr>
          </w:p>
        </w:tc>
      </w:tr>
      <w:tr w:rsidR="00997251" w:rsidRPr="00C22AF9" w14:paraId="728C0C1D" w14:textId="77777777" w:rsidTr="00091FFA">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06D0CF64" w14:textId="51D5DD6F" w:rsidR="00997251" w:rsidRPr="00997251" w:rsidRDefault="00091FFA" w:rsidP="00CC4CE4">
            <w:pPr>
              <w:spacing w:after="0"/>
              <w:rPr>
                <w:rFonts w:ascii="Arial" w:hAnsi="Arial" w:cs="Arial"/>
                <w:sz w:val="14"/>
                <w:szCs w:val="14"/>
              </w:rPr>
            </w:pPr>
            <w:hyperlink r:id="rId12" w:history="1">
              <w:r w:rsidR="00997251" w:rsidRPr="00091FFA">
                <w:rPr>
                  <w:rStyle w:val="Lienhypertexte"/>
                  <w:rFonts w:ascii="Arial" w:hAnsi="Arial" w:cs="Arial"/>
                  <w:sz w:val="14"/>
                  <w:szCs w:val="14"/>
                </w:rPr>
                <w:t>CP</w:t>
              </w:r>
              <w:r w:rsidR="00997251" w:rsidRPr="00091FFA">
                <w:rPr>
                  <w:rStyle w:val="Lienhypertexte"/>
                  <w:rFonts w:ascii="Arial" w:hAnsi="Arial" w:cs="Arial"/>
                  <w:sz w:val="14"/>
                  <w:szCs w:val="14"/>
                </w:rPr>
                <w:noBreakHyphen/>
                <w:t>2</w:t>
              </w:r>
              <w:r w:rsidR="002739AF" w:rsidRPr="00091FFA">
                <w:rPr>
                  <w:rStyle w:val="Lienhypertexte"/>
                  <w:rFonts w:ascii="Arial" w:hAnsi="Arial" w:cs="Arial"/>
                  <w:sz w:val="14"/>
                  <w:szCs w:val="14"/>
                </w:rPr>
                <w:t>30</w:t>
              </w:r>
              <w:r w:rsidR="00997251" w:rsidRPr="00091FFA">
                <w:rPr>
                  <w:rStyle w:val="Lienhypertexte"/>
                  <w:rFonts w:ascii="Arial" w:hAnsi="Arial" w:cs="Arial"/>
                  <w:sz w:val="14"/>
                  <w:szCs w:val="14"/>
                </w:rPr>
                <w:t>003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E619772"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10FBDA24" w14:textId="77777777" w:rsidR="00091FFA" w:rsidRPr="005D1013" w:rsidRDefault="00091FFA" w:rsidP="00091FFA">
            <w:pPr>
              <w:rPr>
                <w:rFonts w:ascii="Arial" w:hAnsi="Arial" w:cs="Arial"/>
                <w:lang w:val="en-US"/>
              </w:rPr>
            </w:pPr>
            <w:r w:rsidRPr="005D1013">
              <w:rPr>
                <w:rFonts w:ascii="Arial" w:hAnsi="Arial" w:cs="Arial"/>
                <w:lang w:val="en-US"/>
              </w:rPr>
              <w:t xml:space="preserve">This meeting will be held: </w:t>
            </w:r>
          </w:p>
          <w:p w14:paraId="28EC55DF" w14:textId="77777777" w:rsidR="00091FFA" w:rsidRPr="00AD2809" w:rsidRDefault="00091FFA" w:rsidP="00091FFA">
            <w:pPr>
              <w:numPr>
                <w:ilvl w:val="0"/>
                <w:numId w:val="22"/>
              </w:numPr>
              <w:rPr>
                <w:rFonts w:ascii="Arial" w:hAnsi="Arial" w:cs="Arial"/>
                <w:lang w:val="en-US"/>
              </w:rPr>
            </w:pPr>
            <w:r w:rsidRPr="005D1013">
              <w:rPr>
                <w:rFonts w:ascii="Arial" w:hAnsi="Arial" w:cs="Arial"/>
                <w:lang w:val="en-US"/>
              </w:rPr>
              <w:t xml:space="preserve">From </w:t>
            </w:r>
            <w:r>
              <w:rPr>
                <w:rFonts w:ascii="Arial" w:hAnsi="Arial" w:cs="Arial"/>
                <w:lang w:val="en-US"/>
              </w:rPr>
              <w:t>Mon, March 20</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Pr>
                <w:rFonts w:ascii="Arial" w:hAnsi="Arial" w:cs="Arial"/>
                <w:lang w:val="en-US"/>
              </w:rPr>
              <w:t>CET</w:t>
            </w:r>
          </w:p>
          <w:p w14:paraId="0DA707BC" w14:textId="77777777" w:rsidR="00091FFA" w:rsidRPr="003E444D" w:rsidRDefault="00091FFA" w:rsidP="00091FFA">
            <w:pPr>
              <w:numPr>
                <w:ilvl w:val="0"/>
                <w:numId w:val="22"/>
              </w:numPr>
              <w:rPr>
                <w:rFonts w:ascii="Arial" w:hAnsi="Arial" w:cs="Arial"/>
                <w:lang w:val="en-US"/>
              </w:rPr>
            </w:pPr>
            <w:r w:rsidRPr="003E444D">
              <w:rPr>
                <w:rFonts w:ascii="Arial" w:hAnsi="Arial" w:cs="Arial"/>
                <w:lang w:val="en-US"/>
              </w:rPr>
              <w:t>Until Tue, March 21, 2023, 17h30 CET</w:t>
            </w:r>
          </w:p>
          <w:p w14:paraId="5BE061DB" w14:textId="77777777" w:rsidR="00091FFA" w:rsidRPr="005D1013" w:rsidRDefault="00091FFA" w:rsidP="00091FFA">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4A16EEF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6CDB5758" w14:textId="77777777" w:rsidR="00091FFA" w:rsidRPr="008A079F" w:rsidRDefault="00091FFA" w:rsidP="00091FFA">
            <w:pPr>
              <w:rPr>
                <w:rFonts w:ascii="Arial" w:hAnsi="Arial" w:cs="Arial"/>
              </w:rPr>
            </w:pPr>
            <w:r w:rsidRPr="008A079F">
              <w:rPr>
                <w:rFonts w:ascii="Arial" w:hAnsi="Arial" w:cs="Arial"/>
              </w:rPr>
              <w:t xml:space="preserve">The CT email reflector will be used: </w:t>
            </w:r>
            <w:hyperlink r:id="rId13" w:history="1">
              <w:r w:rsidRPr="008A079F">
                <w:rPr>
                  <w:rStyle w:val="Lienhypertexte"/>
                  <w:rFonts w:ascii="Arial" w:hAnsi="Arial" w:cs="Arial"/>
                </w:rPr>
                <w:t>3GPP_TSG_CT@list.etsi.org</w:t>
              </w:r>
            </w:hyperlink>
            <w:r w:rsidRPr="008A079F">
              <w:rPr>
                <w:rFonts w:ascii="Arial" w:hAnsi="Arial" w:cs="Arial"/>
              </w:rPr>
              <w:t xml:space="preserve"> </w:t>
            </w:r>
          </w:p>
          <w:p w14:paraId="35B2B957"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247D0783" w14:textId="77777777" w:rsidR="00091FFA" w:rsidRPr="005D1013" w:rsidRDefault="00091FFA" w:rsidP="00091FFA">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B95FC50" w14:textId="77777777" w:rsidR="00091FFA" w:rsidRPr="00F626E1" w:rsidRDefault="00091FFA" w:rsidP="00091FFA">
            <w:pPr>
              <w:rPr>
                <w:rFonts w:ascii="Arial" w:hAnsi="Arial" w:cs="Arial"/>
                <w:lang w:val="en-US"/>
              </w:rPr>
            </w:pPr>
            <w:r w:rsidRPr="00F626E1">
              <w:rPr>
                <w:rFonts w:ascii="Arial" w:hAnsi="Arial" w:cs="Arial"/>
                <w:lang w:val="en-US"/>
              </w:rPr>
              <w:t>Team Meeting Sessions for remote participants</w:t>
            </w:r>
          </w:p>
          <w:p w14:paraId="73FD6D17"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in listen-only mode</w:t>
            </w:r>
          </w:p>
          <w:p w14:paraId="5C4EF813"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5C8FE052" w14:textId="77777777" w:rsidR="00091FFA" w:rsidRPr="003E444D" w:rsidRDefault="00091FFA" w:rsidP="00091FFA">
            <w:pPr>
              <w:rPr>
                <w:rFonts w:ascii="Arial" w:hAnsi="Arial" w:cs="Arial"/>
                <w:lang w:val="en-US"/>
              </w:rPr>
            </w:pPr>
            <w:r w:rsidRPr="003E444D">
              <w:rPr>
                <w:rFonts w:ascii="Arial" w:hAnsi="Arial" w:cs="Arial"/>
                <w:lang w:val="en-US"/>
              </w:rPr>
              <w:t>Mon, March 20: 09h00-17h30 CEST</w:t>
            </w:r>
          </w:p>
          <w:p w14:paraId="169D8774" w14:textId="77777777" w:rsidR="00091FFA" w:rsidRPr="003E444D" w:rsidRDefault="00091FFA" w:rsidP="00091FFA">
            <w:pPr>
              <w:rPr>
                <w:rFonts w:ascii="Arial" w:hAnsi="Arial" w:cs="Arial"/>
                <w:lang w:val="en-US"/>
              </w:rPr>
            </w:pPr>
            <w:r w:rsidRPr="003E444D">
              <w:rPr>
                <w:rFonts w:ascii="Arial" w:hAnsi="Arial" w:cs="Arial"/>
                <w:lang w:val="en-US"/>
              </w:rPr>
              <w:t>Tue, March 21:  09h00-17h30 CEST</w:t>
            </w:r>
          </w:p>
          <w:p w14:paraId="34622291" w14:textId="77777777" w:rsidR="00091FFA" w:rsidRPr="000628E7"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33D4DBB5" w14:textId="77777777" w:rsidR="00091FFA" w:rsidRPr="005D1013" w:rsidRDefault="00091FFA" w:rsidP="00091FFA">
            <w:pPr>
              <w:rPr>
                <w:rFonts w:ascii="Arial" w:hAnsi="Arial" w:cs="Arial"/>
                <w:lang w:val="en-US"/>
              </w:rPr>
            </w:pPr>
            <w:r w:rsidRPr="005D1013">
              <w:rPr>
                <w:rFonts w:ascii="Arial" w:hAnsi="Arial" w:cs="Arial"/>
                <w:lang w:val="en-US"/>
              </w:rPr>
              <w:t>In the document CP-2</w:t>
            </w:r>
            <w:r>
              <w:rPr>
                <w:rFonts w:ascii="Arial" w:hAnsi="Arial" w:cs="Arial"/>
                <w:lang w:val="en-US"/>
              </w:rPr>
              <w:t>30</w:t>
            </w:r>
            <w:r w:rsidRPr="005D1013">
              <w:rPr>
                <w:rFonts w:ascii="Arial" w:hAnsi="Arial" w:cs="Arial"/>
                <w:lang w:val="en-US"/>
              </w:rPr>
              <w:t>002, you will find useful info regarding:</w:t>
            </w:r>
          </w:p>
          <w:p w14:paraId="07FD9017"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General meeting info</w:t>
            </w:r>
          </w:p>
          <w:p w14:paraId="258D73F6"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Deadlines</w:t>
            </w:r>
          </w:p>
          <w:p w14:paraId="3EA6614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Recommendations on the email exchange</w:t>
            </w:r>
          </w:p>
          <w:p w14:paraId="0FEEFAD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Details on the approval process</w:t>
            </w:r>
          </w:p>
          <w:p w14:paraId="5E1A1BB1"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Use of Microsoft Teams Meeting</w:t>
            </w:r>
          </w:p>
          <w:p w14:paraId="2AA52C5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1DA3EE8A"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Mar 20</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Pr>
                <w:rFonts w:ascii="Arial" w:hAnsi="Arial" w:cs="Arial"/>
                <w:b/>
                <w:bCs/>
                <w:sz w:val="18"/>
                <w:szCs w:val="18"/>
                <w:lang w:val="en-US"/>
              </w:rPr>
              <w:t>CET</w:t>
            </w:r>
          </w:p>
          <w:p w14:paraId="3502D630" w14:textId="77777777" w:rsidR="00091FFA" w:rsidRPr="001B15A5"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30 CET</w:t>
            </w:r>
            <w:r w:rsidRPr="001B15A5">
              <w:rPr>
                <w:rFonts w:ascii="Arial" w:hAnsi="Arial" w:cs="Arial"/>
                <w:b/>
                <w:bCs/>
                <w:sz w:val="18"/>
                <w:szCs w:val="18"/>
                <w:lang w:val="en-US"/>
              </w:rPr>
              <w:t xml:space="preserve"> </w:t>
            </w:r>
          </w:p>
          <w:p w14:paraId="48DFAFCD" w14:textId="77777777" w:rsidR="00091FFA" w:rsidRPr="003E444D"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b/>
                <w:bCs/>
                <w:sz w:val="18"/>
                <w:szCs w:val="18"/>
                <w:lang w:val="en-US"/>
              </w:rPr>
              <w:t>CT Official elections</w:t>
            </w:r>
          </w:p>
          <w:p w14:paraId="4868266F"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5E975DC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6FF61D0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w:t>
            </w:r>
            <w:proofErr w:type="gramStart"/>
            <w:r w:rsidRPr="001B15A5">
              <w:rPr>
                <w:rFonts w:ascii="Arial" w:hAnsi="Arial" w:cs="Arial"/>
                <w:sz w:val="18"/>
                <w:szCs w:val="18"/>
                <w:lang w:val="en-US"/>
              </w:rPr>
              <w:t>e.g.</w:t>
            </w:r>
            <w:proofErr w:type="gramEnd"/>
            <w:r w:rsidRPr="001B15A5">
              <w:rPr>
                <w:rFonts w:ascii="Arial" w:hAnsi="Arial" w:cs="Arial"/>
                <w:sz w:val="18"/>
                <w:szCs w:val="18"/>
                <w:lang w:val="en-US"/>
              </w:rPr>
              <w:t xml:space="preserve"> company contributions to plenary, i.e. marked red in agenda)</w:t>
            </w:r>
          </w:p>
          <w:p w14:paraId="4FC52934"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59CA939E"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B8E0B89"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235D5945"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4F365F04"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Pr>
                <w:rFonts w:ascii="Arial" w:hAnsi="Arial" w:cs="Arial"/>
                <w:b/>
                <w:bCs/>
                <w:sz w:val="18"/>
                <w:szCs w:val="18"/>
                <w:lang w:val="en-US"/>
              </w:rPr>
              <w:t>CET</w:t>
            </w:r>
            <w:r w:rsidRPr="005D1013">
              <w:rPr>
                <w:rFonts w:ascii="Arial" w:hAnsi="Arial" w:cs="Arial"/>
                <w:b/>
                <w:bCs/>
                <w:sz w:val="18"/>
                <w:szCs w:val="18"/>
                <w:lang w:val="en-US"/>
              </w:rPr>
              <w:t xml:space="preserve"> </w:t>
            </w:r>
          </w:p>
          <w:p w14:paraId="73E80A12"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27D74AC7"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95C800D"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3CA91856"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E177C20"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601AC25"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2935DD16"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Pr>
                <w:rFonts w:ascii="Arial" w:hAnsi="Arial" w:cs="Arial"/>
                <w:b/>
                <w:bCs/>
                <w:sz w:val="18"/>
                <w:szCs w:val="18"/>
                <w:lang w:val="en-US"/>
              </w:rPr>
              <w:t>CET</w:t>
            </w:r>
          </w:p>
          <w:p w14:paraId="126F6013"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5C56C8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r>
            <w:r w:rsidRPr="003E444D">
              <w:rPr>
                <w:rFonts w:ascii="Arial" w:hAnsi="Arial" w:cs="Arial"/>
                <w:sz w:val="14"/>
                <w:szCs w:val="14"/>
                <w:lang w:val="en-US"/>
              </w:rPr>
              <w:tab/>
              <w:t>Fri</w:t>
            </w:r>
            <w:r w:rsidRPr="003E444D">
              <w:rPr>
                <w:rFonts w:ascii="Arial" w:hAnsi="Arial" w:cs="Arial"/>
                <w:sz w:val="14"/>
                <w:szCs w:val="14"/>
                <w:lang w:val="en-US"/>
              </w:rPr>
              <w:tab/>
              <w:t>28.02.2023 13:00 UTC</w:t>
            </w:r>
          </w:p>
          <w:p w14:paraId="11E156A8"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03.03.2023 22:30 UTC</w:t>
            </w:r>
          </w:p>
          <w:p w14:paraId="0CC615D2"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 </w:t>
            </w:r>
            <w:r w:rsidRPr="003E444D">
              <w:rPr>
                <w:rFonts w:ascii="Arial" w:hAnsi="Arial" w:cs="Arial"/>
                <w:sz w:val="14"/>
                <w:szCs w:val="14"/>
                <w:lang w:val="en-US"/>
              </w:rPr>
              <w:tab/>
            </w:r>
            <w:r w:rsidRPr="003E444D">
              <w:rPr>
                <w:rFonts w:ascii="Arial" w:hAnsi="Arial" w:cs="Arial"/>
                <w:sz w:val="14"/>
                <w:szCs w:val="14"/>
                <w:lang w:val="en-US"/>
              </w:rPr>
              <w:tab/>
              <w:t xml:space="preserve">Fri </w:t>
            </w:r>
            <w:r w:rsidRPr="003E444D">
              <w:rPr>
                <w:rFonts w:ascii="Arial" w:hAnsi="Arial" w:cs="Arial"/>
                <w:sz w:val="14"/>
                <w:szCs w:val="14"/>
                <w:lang w:val="en-US"/>
              </w:rPr>
              <w:tab/>
              <w:t>10.03.2023 22:30 UTC</w:t>
            </w:r>
          </w:p>
          <w:p w14:paraId="263FC1E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t>13.03.2023 08:00 UTC</w:t>
            </w:r>
          </w:p>
          <w:p w14:paraId="76FE7FA0"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t>17.03.2023 22:30 UTC</w:t>
            </w:r>
          </w:p>
          <w:p w14:paraId="1C730C9F"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(6) </w:t>
            </w:r>
            <w:proofErr w:type="gramStart"/>
            <w:r w:rsidRPr="003E444D">
              <w:rPr>
                <w:rFonts w:ascii="Arial" w:hAnsi="Arial" w:cs="Arial"/>
                <w:sz w:val="14"/>
                <w:szCs w:val="14"/>
                <w:lang w:val="en-US"/>
              </w:rPr>
              <w:t>Revisions</w:t>
            </w:r>
            <w:proofErr w:type="gramEnd"/>
            <w:r w:rsidRPr="003E444D">
              <w:rPr>
                <w:rFonts w:ascii="Arial" w:hAnsi="Arial" w:cs="Arial"/>
                <w:sz w:val="14"/>
                <w:szCs w:val="14"/>
                <w:lang w:val="en-US"/>
              </w:rPr>
              <w:t xml:space="preserve"> submission: </w:t>
            </w:r>
            <w:r w:rsidRPr="003E444D">
              <w:rPr>
                <w:rFonts w:ascii="Arial" w:hAnsi="Arial" w:cs="Arial"/>
                <w:sz w:val="14"/>
                <w:szCs w:val="14"/>
                <w:lang w:val="en-US"/>
              </w:rPr>
              <w:tab/>
              <w:t>Mon</w:t>
            </w:r>
            <w:r w:rsidRPr="003E444D">
              <w:rPr>
                <w:rFonts w:ascii="Arial" w:hAnsi="Arial" w:cs="Arial"/>
                <w:sz w:val="14"/>
                <w:szCs w:val="14"/>
                <w:lang w:val="en-US"/>
              </w:rPr>
              <w:tab/>
              <w:t>20.03.2023 22:30 UTC</w:t>
            </w:r>
          </w:p>
          <w:p w14:paraId="466A2EA3" w14:textId="04B7EE08" w:rsidR="00997251" w:rsidRPr="00107C20" w:rsidRDefault="00091FFA" w:rsidP="00091FFA">
            <w:pPr>
              <w:spacing w:after="0"/>
              <w:rPr>
                <w:rFonts w:ascii="Arial" w:hAnsi="Arial" w:cs="Arial"/>
                <w:lang w:val="sv-SE"/>
              </w:rPr>
            </w:pPr>
            <w:r w:rsidRPr="003E444D">
              <w:rPr>
                <w:rFonts w:ascii="Arial" w:hAnsi="Arial" w:cs="Arial"/>
                <w:sz w:val="14"/>
                <w:szCs w:val="14"/>
                <w:lang w:val="en-US"/>
              </w:rPr>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t>21.03.2023 15:00 UTC</w:t>
            </w: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7389D066"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3DC7E23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4AD85FDF"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34A00E50"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7021C6AE"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CB576F" w:rsidRPr="000472D1" w14:paraId="03A5DBF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CB576F" w:rsidRPr="00107C20" w:rsidRDefault="00CB576F" w:rsidP="005063A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312A30E"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D06280E"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B5E01"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9219B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F06029" w14:textId="77777777" w:rsidR="00CB576F" w:rsidRPr="00107C20" w:rsidRDefault="00CB576F" w:rsidP="005063AE">
            <w:pPr>
              <w:spacing w:after="0"/>
              <w:rPr>
                <w:rFonts w:ascii="Arial" w:hAnsi="Arial" w:cs="Arial"/>
                <w:lang w:val="en-US"/>
              </w:rPr>
            </w:pPr>
          </w:p>
        </w:tc>
      </w:tr>
      <w:tr w:rsidR="00CB576F" w:rsidRPr="000472D1" w14:paraId="5B394223"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lastRenderedPageBreak/>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7"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AD2809" w:rsidRPr="000472D1" w14:paraId="1CECBAA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DECDB2C"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D2809" w:rsidRPr="00107C20" w:rsidRDefault="00AD2809" w:rsidP="003F0BEE">
            <w:pPr>
              <w:spacing w:after="0"/>
              <w:rPr>
                <w:rFonts w:ascii="Arial" w:hAnsi="Arial" w:cs="Arial"/>
                <w:lang w:val="en-US"/>
              </w:rPr>
            </w:pPr>
          </w:p>
        </w:tc>
      </w:tr>
      <w:tr w:rsidR="00AD2809" w:rsidRPr="000472D1" w14:paraId="3A345D25"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lastRenderedPageBreak/>
              <w:t>17.69</w:t>
            </w:r>
          </w:p>
        </w:tc>
        <w:tc>
          <w:tcPr>
            <w:tcW w:w="2527"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7"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7"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AD2809" w:rsidRPr="000472D1" w14:paraId="1DD0CCF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B576F" w:rsidRPr="0077413E" w:rsidRDefault="00CB576F"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849EBE"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CAE6A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FF1918"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25654"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66BF97" w14:textId="77777777" w:rsidR="00AD2809" w:rsidRPr="00107C20" w:rsidRDefault="00AD2809" w:rsidP="003F0BEE">
            <w:pPr>
              <w:spacing w:after="0"/>
              <w:rPr>
                <w:rFonts w:ascii="Arial" w:hAnsi="Arial" w:cs="Arial"/>
                <w:lang w:val="en-US"/>
              </w:rPr>
            </w:pPr>
          </w:p>
        </w:tc>
      </w:tr>
      <w:tr w:rsidR="00CB576F" w:rsidRPr="000472D1" w14:paraId="676943A7"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7"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6"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7"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4E4FBD">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86"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4E4FB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6"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4E4FBD">
        <w:trPr>
          <w:cantSplit/>
        </w:trPr>
        <w:tc>
          <w:tcPr>
            <w:tcW w:w="974"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86"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4E4FB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6"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8E4D22" w:rsidRPr="00107C20" w14:paraId="5D0E882A" w14:textId="77777777" w:rsidTr="004E4FB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8E4D22" w:rsidRPr="00107C20" w:rsidRDefault="008E4D22" w:rsidP="008E4D2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8E4D22" w:rsidRPr="00107C20" w:rsidRDefault="008E4D22" w:rsidP="008E4D2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B5A991"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6E761"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C576DED"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20CFF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2D76A1C" w14:textId="77777777" w:rsidR="008E4D22" w:rsidRPr="00107C20" w:rsidRDefault="008E4D22" w:rsidP="008E4D22">
            <w:pPr>
              <w:spacing w:after="0"/>
              <w:rPr>
                <w:rFonts w:ascii="Arial" w:hAnsi="Arial" w:cs="Arial"/>
                <w:color w:val="FF0000"/>
                <w:lang w:val="en-US"/>
              </w:rPr>
            </w:pPr>
          </w:p>
        </w:tc>
      </w:tr>
      <w:tr w:rsidR="008E4D22" w:rsidRPr="00107C20" w14:paraId="0BC477F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6"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8E4D22" w:rsidRPr="00107C20" w14:paraId="7AB187BB" w14:textId="77777777" w:rsidTr="004E4FBD">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8E4D22" w:rsidRPr="00107C20" w:rsidRDefault="008E4D22" w:rsidP="008E4D2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8E4D22" w:rsidRPr="00107C20" w:rsidRDefault="008E4D22" w:rsidP="008E4D22">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973F368"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04DB773"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0836203"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B53DF84"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BB28553" w14:textId="77777777" w:rsidR="008E4D22" w:rsidRPr="00107C20" w:rsidRDefault="008E4D22" w:rsidP="008E4D22">
            <w:pPr>
              <w:spacing w:after="0"/>
              <w:rPr>
                <w:rFonts w:ascii="Arial" w:hAnsi="Arial" w:cs="Arial"/>
                <w:lang w:val="en-US"/>
              </w:rPr>
            </w:pPr>
          </w:p>
        </w:tc>
      </w:tr>
      <w:tr w:rsidR="008E4D22" w:rsidRPr="00107C20" w14:paraId="1259BAE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6"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8E4D22" w:rsidRPr="000472D1" w14:paraId="1FC71DAB"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07C0F12"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5B0B85"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D5A8F6"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BFAF53"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5C157" w14:textId="77777777" w:rsidR="008E4D22" w:rsidRPr="00107C20" w:rsidRDefault="008E4D22" w:rsidP="008E4D22">
            <w:pPr>
              <w:spacing w:after="0"/>
              <w:rPr>
                <w:rFonts w:ascii="Arial" w:hAnsi="Arial" w:cs="Arial"/>
                <w:lang w:val="en-US"/>
              </w:rPr>
            </w:pPr>
          </w:p>
        </w:tc>
      </w:tr>
      <w:tr w:rsidR="008E4D22" w:rsidRPr="00107C20" w14:paraId="387798F1"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6"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8E4D22" w:rsidRPr="000472D1" w14:paraId="7DF8C78A"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8E4D22" w:rsidRPr="0077413E" w:rsidRDefault="008E4D22"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8E4D22" w:rsidRPr="00107C20" w:rsidRDefault="008E4D22"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7557E04" w14:textId="77777777" w:rsidR="008E4D22" w:rsidRPr="00107C20" w:rsidRDefault="008E4D22"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D03014" w14:textId="77777777" w:rsidR="008E4D22" w:rsidRPr="00107C20" w:rsidRDefault="008E4D22"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D133D4" w14:textId="77777777" w:rsidR="008E4D22" w:rsidRPr="00107C20" w:rsidRDefault="008E4D22"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BE0736" w14:textId="77777777" w:rsidR="008E4D22" w:rsidRPr="00107C20" w:rsidRDefault="008E4D22"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276920" w14:textId="77777777" w:rsidR="008E4D22" w:rsidRPr="00107C20" w:rsidRDefault="008E4D22" w:rsidP="004E4FBD">
            <w:pPr>
              <w:spacing w:after="0"/>
              <w:rPr>
                <w:rFonts w:ascii="Arial" w:hAnsi="Arial" w:cs="Arial"/>
                <w:lang w:val="en-US"/>
              </w:rPr>
            </w:pPr>
          </w:p>
        </w:tc>
      </w:tr>
      <w:tr w:rsidR="008E4D22" w:rsidRPr="00107C20" w14:paraId="1BE56746"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6"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8E4D22" w:rsidRPr="000472D1" w14:paraId="7F402AC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3C82084"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F9413A2"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C22A15"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D547C3"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2EDF79" w14:textId="77777777" w:rsidR="008E4D22" w:rsidRPr="00107C20" w:rsidRDefault="008E4D22" w:rsidP="008E4D22">
            <w:pPr>
              <w:spacing w:after="0"/>
              <w:rPr>
                <w:rFonts w:ascii="Arial" w:hAnsi="Arial" w:cs="Arial"/>
                <w:lang w:val="en-US"/>
              </w:rPr>
            </w:pPr>
          </w:p>
        </w:tc>
      </w:tr>
      <w:tr w:rsidR="008E4D22" w:rsidRPr="00107C20" w14:paraId="3C265AC2"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6"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8E4D22" w:rsidRPr="000472D1" w14:paraId="3BEBDE16"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EA7055"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0E434BC"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C7F18D"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8AA5BB"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04EC59" w14:textId="77777777" w:rsidR="008E4D22" w:rsidRPr="00107C20" w:rsidRDefault="008E4D22" w:rsidP="008E4D22">
            <w:pPr>
              <w:spacing w:after="0"/>
              <w:rPr>
                <w:rFonts w:ascii="Arial" w:hAnsi="Arial" w:cs="Arial"/>
                <w:lang w:val="en-US"/>
              </w:rPr>
            </w:pPr>
          </w:p>
        </w:tc>
      </w:tr>
      <w:tr w:rsidR="008B6AB5" w:rsidRPr="00107C20" w14:paraId="77B08ED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6"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8E4D22" w:rsidRPr="000472D1" w14:paraId="7F41DB19"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FF8FBB"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839C20F"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D6C471"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3AFACA"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B40C1E" w14:textId="77777777" w:rsidR="008E4D22" w:rsidRPr="00107C20" w:rsidRDefault="008E4D22" w:rsidP="008E4D22">
            <w:pPr>
              <w:spacing w:after="0"/>
              <w:rPr>
                <w:rFonts w:ascii="Arial" w:hAnsi="Arial" w:cs="Arial"/>
                <w:lang w:val="en-US"/>
              </w:rPr>
            </w:pPr>
          </w:p>
        </w:tc>
      </w:tr>
      <w:tr w:rsidR="00243D4A" w:rsidRPr="00107C20" w14:paraId="6EB24FAB"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6"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243D4A" w:rsidRPr="000472D1" w14:paraId="19E502D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E0AD58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AE585D"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0A3BB"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15FC65"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A920" w14:textId="77777777" w:rsidR="00243D4A" w:rsidRPr="00107C20" w:rsidRDefault="00243D4A" w:rsidP="004E4FBD">
            <w:pPr>
              <w:spacing w:after="0"/>
              <w:rPr>
                <w:rFonts w:ascii="Arial" w:hAnsi="Arial" w:cs="Arial"/>
                <w:lang w:val="en-US"/>
              </w:rPr>
            </w:pPr>
          </w:p>
        </w:tc>
      </w:tr>
      <w:tr w:rsidR="00243D4A" w:rsidRPr="00107C20" w14:paraId="7676E32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6"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243D4A" w:rsidRPr="000472D1" w14:paraId="50788AB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C903E2"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243D4A" w:rsidRPr="00107C20" w:rsidRDefault="00243D4A" w:rsidP="004E4FBD">
            <w:pPr>
              <w:spacing w:after="0"/>
              <w:rPr>
                <w:rFonts w:ascii="Arial" w:hAnsi="Arial" w:cs="Arial"/>
                <w:lang w:val="en-US"/>
              </w:rPr>
            </w:pPr>
          </w:p>
        </w:tc>
      </w:tr>
      <w:tr w:rsidR="00243D4A" w:rsidRPr="00107C20" w14:paraId="1AE9AC9E"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6"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243D4A" w:rsidRPr="000472D1" w14:paraId="24EC1B2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5F711B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6F4A69"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866912"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9C9F5"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457D7E" w14:textId="77777777" w:rsidR="00243D4A" w:rsidRPr="00107C20" w:rsidRDefault="00243D4A" w:rsidP="004E4FBD">
            <w:pPr>
              <w:spacing w:after="0"/>
              <w:rPr>
                <w:rFonts w:ascii="Arial" w:hAnsi="Arial" w:cs="Arial"/>
                <w:lang w:val="en-US"/>
              </w:rPr>
            </w:pPr>
          </w:p>
        </w:tc>
      </w:tr>
      <w:tr w:rsidR="00243D4A" w:rsidRPr="00107C20" w14:paraId="1D740C7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6"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243D4A" w:rsidRPr="000472D1" w14:paraId="2287966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8C8E4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73AF031"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1D5CB2"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79EAC9"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30FDDA" w14:textId="77777777" w:rsidR="00243D4A" w:rsidRPr="00107C20" w:rsidRDefault="00243D4A" w:rsidP="004E4FBD">
            <w:pPr>
              <w:spacing w:after="0"/>
              <w:rPr>
                <w:rFonts w:ascii="Arial" w:hAnsi="Arial" w:cs="Arial"/>
                <w:lang w:val="en-US"/>
              </w:rPr>
            </w:pPr>
          </w:p>
        </w:tc>
      </w:tr>
      <w:tr w:rsidR="00243D4A" w:rsidRPr="00107C20" w14:paraId="4F79587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86"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243D4A" w:rsidRPr="000472D1" w14:paraId="14B81FAE"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2031CC"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243D4A" w:rsidRPr="00107C20" w:rsidRDefault="00243D4A" w:rsidP="004E4FBD">
            <w:pPr>
              <w:spacing w:after="0"/>
              <w:rPr>
                <w:rFonts w:ascii="Arial" w:hAnsi="Arial" w:cs="Arial"/>
                <w:lang w:val="en-US"/>
              </w:rPr>
            </w:pPr>
          </w:p>
        </w:tc>
      </w:tr>
      <w:tr w:rsidR="008E4D22" w:rsidRPr="00107C20" w14:paraId="34F49F1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7"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86"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7"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86"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86"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101E01" w:rsidRPr="000472D1" w14:paraId="7A47FBA9"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0DEB7CF"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3E7D2E"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75526A8"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8B89F72"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C9BCE5"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F6066ED"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593B63" w14:textId="77777777" w:rsidR="00101E01" w:rsidRPr="00107C20" w:rsidRDefault="00101E01" w:rsidP="005E074D">
            <w:pPr>
              <w:spacing w:after="0"/>
              <w:rPr>
                <w:rFonts w:ascii="Arial" w:hAnsi="Arial" w:cs="Arial"/>
                <w:lang w:val="en-US"/>
              </w:rPr>
            </w:pPr>
          </w:p>
        </w:tc>
      </w:tr>
      <w:tr w:rsidR="00101E01" w:rsidRPr="00107C20" w14:paraId="7F75D29B"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86"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86"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101E01" w:rsidRPr="000472D1" w14:paraId="028E675B"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1D795A"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7C55188"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7D58E19"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B917B2"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ECD80"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AE6612" w14:textId="77777777" w:rsidR="00101E01" w:rsidRPr="00107C20" w:rsidRDefault="00101E01" w:rsidP="005E074D">
            <w:pPr>
              <w:spacing w:after="0"/>
              <w:rPr>
                <w:rFonts w:ascii="Arial" w:hAnsi="Arial" w:cs="Arial"/>
                <w:lang w:val="en-US"/>
              </w:rPr>
            </w:pPr>
          </w:p>
        </w:tc>
      </w:tr>
      <w:tr w:rsidR="00101E01" w:rsidRPr="00107C20" w14:paraId="4A37A362"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86"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101E01" w:rsidRPr="000472D1" w14:paraId="07FC9365"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5383CDB4"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749D6"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558493F"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6FEB9B4"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26E144"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9CD45A"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8B7B0E" w14:textId="77777777" w:rsidR="00101E01" w:rsidRPr="00107C20" w:rsidRDefault="00101E01" w:rsidP="005E074D">
            <w:pPr>
              <w:spacing w:after="0"/>
              <w:rPr>
                <w:rFonts w:ascii="Arial" w:hAnsi="Arial" w:cs="Arial"/>
                <w:lang w:val="en-US"/>
              </w:rPr>
            </w:pPr>
          </w:p>
        </w:tc>
      </w:tr>
      <w:tr w:rsidR="00EF2A00" w:rsidRPr="00107C20" w14:paraId="3B914E6C"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86"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EF2A00" w:rsidRPr="000472D1" w14:paraId="3ABDC0E9"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507A6824" w14:textId="77777777" w:rsidR="00EF2A00" w:rsidRPr="0077413E" w:rsidRDefault="00EF2A00"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F9FDEE" w14:textId="77777777" w:rsidR="00EF2A00" w:rsidRPr="00107C20" w:rsidRDefault="00EF2A00"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B8F4690" w14:textId="77777777" w:rsidR="00EF2A00" w:rsidRPr="00107C20" w:rsidRDefault="00EF2A00"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92D782" w14:textId="77777777" w:rsidR="00EF2A00" w:rsidRPr="00107C20" w:rsidRDefault="00EF2A00"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6274DC" w14:textId="77777777" w:rsidR="00EF2A00" w:rsidRPr="00107C20" w:rsidRDefault="00EF2A00"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2A0592" w14:textId="77777777" w:rsidR="00EF2A00" w:rsidRPr="00107C20" w:rsidRDefault="00EF2A00"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249039" w14:textId="77777777" w:rsidR="00EF2A00" w:rsidRPr="00107C20" w:rsidRDefault="00EF2A00" w:rsidP="005E074D">
            <w:pPr>
              <w:spacing w:after="0"/>
              <w:rPr>
                <w:rFonts w:ascii="Arial" w:hAnsi="Arial" w:cs="Arial"/>
                <w:lang w:val="en-US"/>
              </w:rPr>
            </w:pPr>
          </w:p>
        </w:tc>
      </w:tr>
      <w:tr w:rsidR="00797BA6" w:rsidRPr="00107C20" w14:paraId="4BFB48D9"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225E937" w14:textId="18CC78EF"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3370E6A1" w14:textId="53D3B668" w:rsidR="00797BA6" w:rsidRPr="00107C20" w:rsidRDefault="00797BA6" w:rsidP="00A727CC">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886" w:type="dxa"/>
            <w:tcBorders>
              <w:bottom w:val="single" w:sz="4" w:space="0" w:color="auto"/>
            </w:tcBorders>
            <w:shd w:val="clear" w:color="auto" w:fill="FDE9D9" w:themeFill="accent6" w:themeFillTint="33"/>
          </w:tcPr>
          <w:p w14:paraId="0D4C8DE0"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797BA6" w:rsidRPr="00107C20" w:rsidRDefault="00797BA6" w:rsidP="00A727CC">
            <w:pPr>
              <w:spacing w:after="0"/>
              <w:rPr>
                <w:rFonts w:ascii="Arial" w:hAnsi="Arial" w:cs="Arial"/>
                <w:color w:val="FF0000"/>
                <w:lang w:val="en-US"/>
              </w:rPr>
            </w:pPr>
          </w:p>
        </w:tc>
      </w:tr>
      <w:tr w:rsidR="00797BA6" w:rsidRPr="000472D1" w14:paraId="6CB61121"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02269C2E"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2410B"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EC5FC8A"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C763E28"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3B6078"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F0B090"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3B25D68" w14:textId="77777777" w:rsidR="00797BA6" w:rsidRPr="00107C20" w:rsidRDefault="00797BA6" w:rsidP="00A727CC">
            <w:pPr>
              <w:spacing w:after="0"/>
              <w:rPr>
                <w:rFonts w:ascii="Arial" w:hAnsi="Arial" w:cs="Arial"/>
                <w:lang w:val="en-US"/>
              </w:rPr>
            </w:pPr>
          </w:p>
        </w:tc>
      </w:tr>
      <w:tr w:rsidR="00797BA6" w:rsidRPr="00107C20" w14:paraId="5089391E"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1FBC2197" w14:textId="23811283"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0F61686A" w14:textId="45C86478" w:rsidR="00797BA6" w:rsidRPr="00107C20" w:rsidRDefault="00797BA6" w:rsidP="00A727CC">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886" w:type="dxa"/>
            <w:tcBorders>
              <w:bottom w:val="single" w:sz="4" w:space="0" w:color="auto"/>
            </w:tcBorders>
            <w:shd w:val="clear" w:color="auto" w:fill="FDE9D9" w:themeFill="accent6" w:themeFillTint="33"/>
          </w:tcPr>
          <w:p w14:paraId="26EF53B8"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797BA6" w:rsidRPr="00107C20" w:rsidRDefault="00797BA6" w:rsidP="00A727CC">
            <w:pPr>
              <w:spacing w:after="0"/>
              <w:rPr>
                <w:rFonts w:ascii="Arial" w:hAnsi="Arial" w:cs="Arial"/>
                <w:color w:val="FF0000"/>
                <w:lang w:val="en-US"/>
              </w:rPr>
            </w:pPr>
          </w:p>
        </w:tc>
      </w:tr>
      <w:tr w:rsidR="00797BA6" w:rsidRPr="000472D1" w14:paraId="7E219D88"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B6120B2"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301C9E"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C6859C"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006B97"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2C695C"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D2984E"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29D6C9" w14:textId="77777777" w:rsidR="00797BA6" w:rsidRPr="00107C20" w:rsidRDefault="00797BA6" w:rsidP="00A727CC">
            <w:pPr>
              <w:spacing w:after="0"/>
              <w:rPr>
                <w:rFonts w:ascii="Arial" w:hAnsi="Arial" w:cs="Arial"/>
                <w:lang w:val="en-US"/>
              </w:rPr>
            </w:pPr>
          </w:p>
        </w:tc>
      </w:tr>
      <w:tr w:rsidR="00797BA6" w:rsidRPr="00107C20" w14:paraId="3F5FDCFD"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6AA5534E" w14:textId="5B245FD0"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6379BC90" w14:textId="33630892" w:rsidR="00797BA6" w:rsidRPr="00107C20" w:rsidRDefault="00797BA6" w:rsidP="00A727CC">
            <w:pPr>
              <w:spacing w:after="0"/>
              <w:rPr>
                <w:rFonts w:ascii="Arial" w:hAnsi="Arial" w:cs="Arial"/>
                <w:b/>
                <w:bCs/>
                <w:lang w:val="en-US"/>
              </w:rPr>
            </w:pPr>
            <w:r w:rsidRPr="00797BA6">
              <w:rPr>
                <w:rFonts w:ascii="Arial" w:hAnsi="Arial" w:cs="Arial"/>
                <w:b/>
              </w:rPr>
              <w:t>Enhancement o</w:t>
            </w:r>
            <w:r w:rsidR="00CD5052">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886" w:type="dxa"/>
            <w:tcBorders>
              <w:bottom w:val="single" w:sz="4" w:space="0" w:color="auto"/>
            </w:tcBorders>
            <w:shd w:val="clear" w:color="auto" w:fill="FDE9D9" w:themeFill="accent6" w:themeFillTint="33"/>
          </w:tcPr>
          <w:p w14:paraId="5043C95C"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797BA6" w:rsidRPr="00107C20" w:rsidRDefault="00797BA6" w:rsidP="00A727CC">
            <w:pPr>
              <w:spacing w:after="0"/>
              <w:rPr>
                <w:rFonts w:ascii="Arial" w:hAnsi="Arial" w:cs="Arial"/>
                <w:color w:val="FF0000"/>
                <w:lang w:val="en-US"/>
              </w:rPr>
            </w:pPr>
          </w:p>
        </w:tc>
      </w:tr>
      <w:tr w:rsidR="00797BA6" w:rsidRPr="000472D1" w14:paraId="560DCA9E"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8DCF47"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797BA6" w:rsidRPr="00107C20" w:rsidRDefault="00797BA6" w:rsidP="00A727CC">
            <w:pPr>
              <w:spacing w:after="0"/>
              <w:rPr>
                <w:rFonts w:ascii="Arial" w:hAnsi="Arial" w:cs="Arial"/>
                <w:lang w:val="en-US"/>
              </w:rPr>
            </w:pPr>
          </w:p>
        </w:tc>
      </w:tr>
      <w:tr w:rsidR="00797BA6" w:rsidRPr="00107C20" w14:paraId="4E667C41"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6A22E963" w14:textId="4E47608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58605A92" w14:textId="63650E81" w:rsidR="00797BA6" w:rsidRPr="00107C20" w:rsidRDefault="00797BA6" w:rsidP="00A727CC">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00CD5052" w:rsidRPr="00CD5052">
              <w:rPr>
                <w:rFonts w:ascii="Arial" w:hAnsi="Arial" w:cs="Arial"/>
                <w:b/>
              </w:rPr>
              <w:t>EDGE_Ph2</w:t>
            </w:r>
            <w:r>
              <w:rPr>
                <w:rFonts w:ascii="Arial" w:hAnsi="Arial" w:cs="Arial"/>
                <w:b/>
              </w:rPr>
              <w:t>]</w:t>
            </w:r>
          </w:p>
        </w:tc>
        <w:tc>
          <w:tcPr>
            <w:tcW w:w="886" w:type="dxa"/>
            <w:tcBorders>
              <w:bottom w:val="single" w:sz="4" w:space="0" w:color="auto"/>
            </w:tcBorders>
            <w:shd w:val="clear" w:color="auto" w:fill="FDE9D9" w:themeFill="accent6" w:themeFillTint="33"/>
          </w:tcPr>
          <w:p w14:paraId="037F8A8E"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797BA6" w:rsidRPr="00107C20" w:rsidRDefault="00797BA6" w:rsidP="00A727CC">
            <w:pPr>
              <w:spacing w:after="0"/>
              <w:rPr>
                <w:rFonts w:ascii="Arial" w:hAnsi="Arial" w:cs="Arial"/>
                <w:color w:val="FF0000"/>
                <w:lang w:val="en-US"/>
              </w:rPr>
            </w:pPr>
          </w:p>
        </w:tc>
      </w:tr>
      <w:tr w:rsidR="00797BA6" w:rsidRPr="000472D1" w14:paraId="2FC419C4"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4CB9B762"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D086A"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88DDE"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6762CD"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4634B4"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60BC54"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259B50" w14:textId="77777777" w:rsidR="00797BA6" w:rsidRPr="00107C20" w:rsidRDefault="00797BA6" w:rsidP="00A727CC">
            <w:pPr>
              <w:spacing w:after="0"/>
              <w:rPr>
                <w:rFonts w:ascii="Arial" w:hAnsi="Arial" w:cs="Arial"/>
                <w:lang w:val="en-US"/>
              </w:rPr>
            </w:pPr>
          </w:p>
        </w:tc>
      </w:tr>
      <w:tr w:rsidR="00797BA6" w:rsidRPr="00107C20" w14:paraId="2BAA0D80"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111D43E9" w14:textId="1427D212"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5</w:t>
            </w:r>
          </w:p>
        </w:tc>
        <w:tc>
          <w:tcPr>
            <w:tcW w:w="2527" w:type="dxa"/>
            <w:tcBorders>
              <w:bottom w:val="single" w:sz="4" w:space="0" w:color="auto"/>
            </w:tcBorders>
            <w:shd w:val="clear" w:color="auto" w:fill="FDE9D9" w:themeFill="accent6" w:themeFillTint="33"/>
          </w:tcPr>
          <w:p w14:paraId="2AC3072E" w14:textId="092FB733" w:rsidR="00797BA6" w:rsidRPr="00107C20" w:rsidRDefault="00CD5052" w:rsidP="00A727CC">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sidR="00797BA6">
              <w:rPr>
                <w:rFonts w:ascii="Arial" w:hAnsi="Arial" w:cs="Arial"/>
                <w:b/>
              </w:rPr>
              <w:t>[</w:t>
            </w:r>
            <w:proofErr w:type="spellStart"/>
            <w:r w:rsidRPr="00CD5052">
              <w:rPr>
                <w:rFonts w:ascii="Arial" w:hAnsi="Arial" w:cs="Arial"/>
                <w:b/>
              </w:rPr>
              <w:t>eNSAC</w:t>
            </w:r>
            <w:proofErr w:type="spellEnd"/>
            <w:r w:rsidR="00797BA6">
              <w:rPr>
                <w:rFonts w:ascii="Arial" w:hAnsi="Arial" w:cs="Arial"/>
                <w:b/>
              </w:rPr>
              <w:t>]</w:t>
            </w:r>
          </w:p>
        </w:tc>
        <w:tc>
          <w:tcPr>
            <w:tcW w:w="886" w:type="dxa"/>
            <w:tcBorders>
              <w:bottom w:val="single" w:sz="4" w:space="0" w:color="auto"/>
            </w:tcBorders>
            <w:shd w:val="clear" w:color="auto" w:fill="FDE9D9" w:themeFill="accent6" w:themeFillTint="33"/>
          </w:tcPr>
          <w:p w14:paraId="16F738C5"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797BA6" w:rsidRPr="00107C20" w:rsidRDefault="00797BA6" w:rsidP="00A727CC">
            <w:pPr>
              <w:spacing w:after="0"/>
              <w:rPr>
                <w:rFonts w:ascii="Arial" w:hAnsi="Arial" w:cs="Arial"/>
                <w:color w:val="FF0000"/>
                <w:lang w:val="en-US"/>
              </w:rPr>
            </w:pPr>
          </w:p>
        </w:tc>
      </w:tr>
      <w:tr w:rsidR="00797BA6" w:rsidRPr="000472D1" w14:paraId="58EB2639"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5D4A46B"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46A33"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95AEB63"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050C09"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AB6B4B"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73FF4A9"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B99DE1E" w14:textId="77777777" w:rsidR="00797BA6" w:rsidRPr="00107C20" w:rsidRDefault="00797BA6" w:rsidP="00A727CC">
            <w:pPr>
              <w:spacing w:after="0"/>
              <w:rPr>
                <w:rFonts w:ascii="Arial" w:hAnsi="Arial" w:cs="Arial"/>
                <w:lang w:val="en-US"/>
              </w:rPr>
            </w:pPr>
          </w:p>
        </w:tc>
      </w:tr>
      <w:tr w:rsidR="00797BA6" w:rsidRPr="00107C20" w14:paraId="50DB9A55"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50264654" w14:textId="22957E6B"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6</w:t>
            </w:r>
          </w:p>
        </w:tc>
        <w:tc>
          <w:tcPr>
            <w:tcW w:w="2527" w:type="dxa"/>
            <w:tcBorders>
              <w:bottom w:val="single" w:sz="4" w:space="0" w:color="auto"/>
            </w:tcBorders>
            <w:shd w:val="clear" w:color="auto" w:fill="FDE9D9" w:themeFill="accent6" w:themeFillTint="33"/>
          </w:tcPr>
          <w:p w14:paraId="6764D463" w14:textId="10C92FC7" w:rsidR="00797BA6" w:rsidRPr="00107C20" w:rsidRDefault="00CD5052" w:rsidP="00A727CC">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sidR="00797BA6">
              <w:rPr>
                <w:rFonts w:ascii="Arial" w:hAnsi="Arial" w:cs="Arial"/>
                <w:b/>
              </w:rPr>
              <w:t>[</w:t>
            </w:r>
            <w:proofErr w:type="spellStart"/>
            <w:r w:rsidRPr="00CD5052">
              <w:rPr>
                <w:rFonts w:ascii="Arial" w:hAnsi="Arial" w:cs="Arial"/>
                <w:b/>
              </w:rPr>
              <w:t>eMCSMI_IRail</w:t>
            </w:r>
            <w:proofErr w:type="spellEnd"/>
            <w:r w:rsidR="00797BA6">
              <w:rPr>
                <w:rFonts w:ascii="Arial" w:hAnsi="Arial" w:cs="Arial"/>
                <w:b/>
              </w:rPr>
              <w:t>]</w:t>
            </w:r>
          </w:p>
        </w:tc>
        <w:tc>
          <w:tcPr>
            <w:tcW w:w="886" w:type="dxa"/>
            <w:tcBorders>
              <w:bottom w:val="single" w:sz="4" w:space="0" w:color="auto"/>
            </w:tcBorders>
            <w:shd w:val="clear" w:color="auto" w:fill="FDE9D9" w:themeFill="accent6" w:themeFillTint="33"/>
          </w:tcPr>
          <w:p w14:paraId="2234CBEF"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797BA6" w:rsidRPr="00107C20" w:rsidRDefault="00797BA6" w:rsidP="00A727CC">
            <w:pPr>
              <w:spacing w:after="0"/>
              <w:rPr>
                <w:rFonts w:ascii="Arial" w:hAnsi="Arial" w:cs="Arial"/>
                <w:color w:val="FF0000"/>
                <w:lang w:val="en-US"/>
              </w:rPr>
            </w:pPr>
          </w:p>
        </w:tc>
      </w:tr>
      <w:tr w:rsidR="00797BA6" w:rsidRPr="000472D1" w14:paraId="26EB72A7"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13BC7CE2"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0FA0F3"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F9E629F"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A3A2728"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FD089E"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405C22"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1B49CF" w14:textId="77777777" w:rsidR="00797BA6" w:rsidRPr="00107C20" w:rsidRDefault="00797BA6" w:rsidP="00A727CC">
            <w:pPr>
              <w:spacing w:after="0"/>
              <w:rPr>
                <w:rFonts w:ascii="Arial" w:hAnsi="Arial" w:cs="Arial"/>
                <w:lang w:val="en-US"/>
              </w:rPr>
            </w:pPr>
          </w:p>
        </w:tc>
      </w:tr>
      <w:tr w:rsidR="00797BA6" w:rsidRPr="00107C20" w14:paraId="6F746736"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17CB9057" w14:textId="0AD1362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776D0583" w14:textId="4FD80EE8" w:rsidR="00797BA6" w:rsidRPr="00107C20" w:rsidRDefault="00CD5052" w:rsidP="00A727CC">
            <w:pPr>
              <w:spacing w:after="0"/>
              <w:rPr>
                <w:rFonts w:ascii="Arial" w:hAnsi="Arial" w:cs="Arial"/>
                <w:b/>
                <w:bCs/>
                <w:lang w:val="en-US"/>
              </w:rPr>
            </w:pPr>
            <w:r w:rsidRPr="00CD5052">
              <w:rPr>
                <w:rFonts w:ascii="Arial" w:hAnsi="Arial" w:cs="Arial"/>
                <w:b/>
              </w:rPr>
              <w:t xml:space="preserve">CT aspects of application layer support for V2X services; Phase 3 </w:t>
            </w:r>
            <w:r w:rsidR="00797BA6">
              <w:rPr>
                <w:rFonts w:ascii="Arial" w:hAnsi="Arial" w:cs="Arial"/>
                <w:b/>
              </w:rPr>
              <w:t>[</w:t>
            </w:r>
            <w:r w:rsidRPr="00CD5052">
              <w:rPr>
                <w:rFonts w:ascii="Arial" w:hAnsi="Arial" w:cs="Arial"/>
                <w:b/>
              </w:rPr>
              <w:t>V2XAPP_Ph3</w:t>
            </w:r>
            <w:r w:rsidR="00797BA6">
              <w:rPr>
                <w:rFonts w:ascii="Arial" w:hAnsi="Arial" w:cs="Arial"/>
                <w:b/>
              </w:rPr>
              <w:t>]</w:t>
            </w:r>
          </w:p>
        </w:tc>
        <w:tc>
          <w:tcPr>
            <w:tcW w:w="886" w:type="dxa"/>
            <w:tcBorders>
              <w:bottom w:val="single" w:sz="4" w:space="0" w:color="auto"/>
            </w:tcBorders>
            <w:shd w:val="clear" w:color="auto" w:fill="FDE9D9" w:themeFill="accent6" w:themeFillTint="33"/>
          </w:tcPr>
          <w:p w14:paraId="2C795D5D"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797BA6" w:rsidRPr="00107C20" w:rsidRDefault="00797BA6" w:rsidP="00A727CC">
            <w:pPr>
              <w:spacing w:after="0"/>
              <w:rPr>
                <w:rFonts w:ascii="Arial" w:hAnsi="Arial" w:cs="Arial"/>
                <w:color w:val="FF0000"/>
                <w:lang w:val="en-US"/>
              </w:rPr>
            </w:pPr>
          </w:p>
        </w:tc>
      </w:tr>
      <w:tr w:rsidR="00797BA6" w:rsidRPr="000472D1" w14:paraId="76001073"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FA8848B"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1A122"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6BF90FB"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E29E226"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5941D"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9FDADF"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9CA202" w14:textId="77777777" w:rsidR="00797BA6" w:rsidRPr="00107C20" w:rsidRDefault="00797BA6" w:rsidP="00A727CC">
            <w:pPr>
              <w:spacing w:after="0"/>
              <w:rPr>
                <w:rFonts w:ascii="Arial" w:hAnsi="Arial" w:cs="Arial"/>
                <w:lang w:val="en-US"/>
              </w:rPr>
            </w:pPr>
          </w:p>
        </w:tc>
      </w:tr>
      <w:tr w:rsidR="00797BA6" w:rsidRPr="00107C20" w14:paraId="516C87F8"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B83F0ED" w14:textId="18D7CA9C"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0FBEBCB2" w14:textId="6B9C6B61" w:rsidR="00797BA6" w:rsidRPr="00107C20" w:rsidRDefault="007853D0" w:rsidP="00A727CC">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sidR="00797BA6">
              <w:rPr>
                <w:rFonts w:ascii="Arial" w:hAnsi="Arial" w:cs="Arial"/>
                <w:b/>
              </w:rPr>
              <w:t>[</w:t>
            </w:r>
            <w:r w:rsidRPr="007853D0">
              <w:rPr>
                <w:rFonts w:ascii="Arial" w:hAnsi="Arial" w:cs="Arial"/>
                <w:b/>
              </w:rPr>
              <w:t>5G_ProSe_Ph2</w:t>
            </w:r>
            <w:r w:rsidR="00797BA6">
              <w:rPr>
                <w:rFonts w:ascii="Arial" w:hAnsi="Arial" w:cs="Arial"/>
                <w:b/>
              </w:rPr>
              <w:t>]</w:t>
            </w:r>
          </w:p>
        </w:tc>
        <w:tc>
          <w:tcPr>
            <w:tcW w:w="886" w:type="dxa"/>
            <w:tcBorders>
              <w:bottom w:val="single" w:sz="4" w:space="0" w:color="auto"/>
            </w:tcBorders>
            <w:shd w:val="clear" w:color="auto" w:fill="FDE9D9" w:themeFill="accent6" w:themeFillTint="33"/>
          </w:tcPr>
          <w:p w14:paraId="2359B13D"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797BA6" w:rsidRPr="00107C20" w:rsidRDefault="00797BA6" w:rsidP="00A727CC">
            <w:pPr>
              <w:spacing w:after="0"/>
              <w:rPr>
                <w:rFonts w:ascii="Arial" w:hAnsi="Arial" w:cs="Arial"/>
                <w:color w:val="FF0000"/>
                <w:lang w:val="en-US"/>
              </w:rPr>
            </w:pPr>
          </w:p>
        </w:tc>
      </w:tr>
      <w:tr w:rsidR="00797BA6" w:rsidRPr="000472D1" w14:paraId="254F0E94"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4BA92244"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945722"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DF7150"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A0B1295"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D4B62B"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5D79DE"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92938" w14:textId="77777777" w:rsidR="00797BA6" w:rsidRPr="00107C20" w:rsidRDefault="00797BA6" w:rsidP="00A727CC">
            <w:pPr>
              <w:spacing w:after="0"/>
              <w:rPr>
                <w:rFonts w:ascii="Arial" w:hAnsi="Arial" w:cs="Arial"/>
                <w:lang w:val="en-US"/>
              </w:rPr>
            </w:pPr>
          </w:p>
        </w:tc>
      </w:tr>
      <w:tr w:rsidR="00797BA6" w:rsidRPr="00107C20" w14:paraId="6B0BB294"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64EF174F" w14:textId="5B6A4DD1"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435E1FD8" w14:textId="0C205854" w:rsidR="00797BA6" w:rsidRPr="00107C20" w:rsidRDefault="007853D0" w:rsidP="00A727CC">
            <w:pPr>
              <w:spacing w:after="0"/>
              <w:rPr>
                <w:rFonts w:ascii="Arial" w:hAnsi="Arial" w:cs="Arial"/>
                <w:b/>
                <w:bCs/>
                <w:lang w:val="en-US"/>
              </w:rPr>
            </w:pPr>
            <w:r w:rsidRPr="007853D0">
              <w:rPr>
                <w:rFonts w:ascii="Arial" w:hAnsi="Arial" w:cs="Arial"/>
                <w:b/>
              </w:rPr>
              <w:t xml:space="preserve">Support for 5WWC Phase 2 </w:t>
            </w:r>
            <w:r w:rsidR="00797BA6">
              <w:rPr>
                <w:rFonts w:ascii="Arial" w:hAnsi="Arial" w:cs="Arial"/>
                <w:b/>
              </w:rPr>
              <w:t>[</w:t>
            </w:r>
            <w:r w:rsidRPr="007853D0">
              <w:rPr>
                <w:rFonts w:ascii="Arial" w:hAnsi="Arial" w:cs="Arial"/>
                <w:b/>
              </w:rPr>
              <w:t>5WWC_Ph2</w:t>
            </w:r>
            <w:r w:rsidR="00797BA6">
              <w:rPr>
                <w:rFonts w:ascii="Arial" w:hAnsi="Arial" w:cs="Arial"/>
                <w:b/>
              </w:rPr>
              <w:t>]</w:t>
            </w:r>
          </w:p>
        </w:tc>
        <w:tc>
          <w:tcPr>
            <w:tcW w:w="886" w:type="dxa"/>
            <w:tcBorders>
              <w:bottom w:val="single" w:sz="4" w:space="0" w:color="auto"/>
            </w:tcBorders>
            <w:shd w:val="clear" w:color="auto" w:fill="FDE9D9" w:themeFill="accent6" w:themeFillTint="33"/>
          </w:tcPr>
          <w:p w14:paraId="0CF87BC3"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797BA6" w:rsidRPr="00107C20" w:rsidRDefault="00797BA6" w:rsidP="00A727CC">
            <w:pPr>
              <w:spacing w:after="0"/>
              <w:rPr>
                <w:rFonts w:ascii="Arial" w:hAnsi="Arial" w:cs="Arial"/>
                <w:color w:val="FF0000"/>
                <w:lang w:val="en-US"/>
              </w:rPr>
            </w:pPr>
          </w:p>
        </w:tc>
      </w:tr>
      <w:tr w:rsidR="00797BA6" w:rsidRPr="000472D1" w14:paraId="1C392584"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ACEC3E3"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DB980"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0023BC4"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0BBA6FF"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02417B"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96D20B"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04B8FA" w14:textId="77777777" w:rsidR="00797BA6" w:rsidRPr="00107C20" w:rsidRDefault="00797BA6" w:rsidP="00A727CC">
            <w:pPr>
              <w:spacing w:after="0"/>
              <w:rPr>
                <w:rFonts w:ascii="Arial" w:hAnsi="Arial" w:cs="Arial"/>
                <w:lang w:val="en-US"/>
              </w:rPr>
            </w:pPr>
          </w:p>
        </w:tc>
      </w:tr>
      <w:tr w:rsidR="00797BA6" w:rsidRPr="00107C20" w14:paraId="229E9964"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27CBFD29" w14:textId="3B022ED5"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CD5052">
              <w:rPr>
                <w:rFonts w:ascii="Arial" w:hAnsi="Arial" w:cs="Arial"/>
                <w:b/>
                <w:bCs/>
                <w:lang w:val="en-US"/>
              </w:rPr>
              <w:t>30</w:t>
            </w:r>
          </w:p>
        </w:tc>
        <w:tc>
          <w:tcPr>
            <w:tcW w:w="2527" w:type="dxa"/>
            <w:tcBorders>
              <w:bottom w:val="single" w:sz="4" w:space="0" w:color="auto"/>
            </w:tcBorders>
            <w:shd w:val="clear" w:color="auto" w:fill="FDE9D9" w:themeFill="accent6" w:themeFillTint="33"/>
          </w:tcPr>
          <w:p w14:paraId="57BBDFDD" w14:textId="7DA8BF83" w:rsidR="00797BA6" w:rsidRPr="00107C20" w:rsidRDefault="007853D0" w:rsidP="00A727CC">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sidR="00797BA6">
              <w:rPr>
                <w:rFonts w:ascii="Arial" w:hAnsi="Arial" w:cs="Arial"/>
                <w:b/>
              </w:rPr>
              <w:t>[</w:t>
            </w:r>
            <w:r w:rsidRPr="007853D0">
              <w:rPr>
                <w:rFonts w:ascii="Arial" w:hAnsi="Arial" w:cs="Arial"/>
                <w:b/>
              </w:rPr>
              <w:t>TEI18_ADEE</w:t>
            </w:r>
            <w:r w:rsidR="00797BA6">
              <w:rPr>
                <w:rFonts w:ascii="Arial" w:hAnsi="Arial" w:cs="Arial"/>
                <w:b/>
              </w:rPr>
              <w:t>]</w:t>
            </w:r>
          </w:p>
        </w:tc>
        <w:tc>
          <w:tcPr>
            <w:tcW w:w="886" w:type="dxa"/>
            <w:tcBorders>
              <w:bottom w:val="single" w:sz="4" w:space="0" w:color="auto"/>
            </w:tcBorders>
            <w:shd w:val="clear" w:color="auto" w:fill="FDE9D9" w:themeFill="accent6" w:themeFillTint="33"/>
          </w:tcPr>
          <w:p w14:paraId="5D88168C"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797BA6" w:rsidRPr="00107C20" w:rsidRDefault="00797BA6" w:rsidP="00A727CC">
            <w:pPr>
              <w:spacing w:after="0"/>
              <w:rPr>
                <w:rFonts w:ascii="Arial" w:hAnsi="Arial" w:cs="Arial"/>
                <w:color w:val="FF0000"/>
                <w:lang w:val="en-US"/>
              </w:rPr>
            </w:pPr>
          </w:p>
        </w:tc>
      </w:tr>
      <w:tr w:rsidR="00797BA6" w:rsidRPr="000472D1" w14:paraId="0AF075BA"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96F46E7"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FFE0E2"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633D8D"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3D4961"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4CB27"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B628ADC"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75DEC7" w14:textId="77777777" w:rsidR="00797BA6" w:rsidRPr="00107C20" w:rsidRDefault="00797BA6" w:rsidP="00A727CC">
            <w:pPr>
              <w:spacing w:after="0"/>
              <w:rPr>
                <w:rFonts w:ascii="Arial" w:hAnsi="Arial" w:cs="Arial"/>
                <w:lang w:val="en-US"/>
              </w:rPr>
            </w:pPr>
          </w:p>
        </w:tc>
      </w:tr>
      <w:tr w:rsidR="00CD5052" w:rsidRPr="00107C20" w14:paraId="4D6DAE53"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506433D7" w14:textId="0831E2B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F25A3F6" w14:textId="0487CB9B" w:rsidR="00CD5052" w:rsidRPr="00107C20" w:rsidRDefault="007853D0" w:rsidP="00A727CC">
            <w:pPr>
              <w:spacing w:after="0"/>
              <w:rPr>
                <w:rFonts w:ascii="Arial" w:hAnsi="Arial" w:cs="Arial"/>
                <w:b/>
                <w:bCs/>
                <w:lang w:val="en-US"/>
              </w:rPr>
            </w:pPr>
            <w:r w:rsidRPr="007853D0">
              <w:rPr>
                <w:rFonts w:ascii="Arial" w:hAnsi="Arial" w:cs="Arial"/>
                <w:b/>
              </w:rPr>
              <w:t xml:space="preserve">CT aspects of General Support of IPv6 Prefix Delegation in 5GS </w:t>
            </w:r>
            <w:r w:rsidR="00CD5052">
              <w:rPr>
                <w:rFonts w:ascii="Arial" w:hAnsi="Arial" w:cs="Arial"/>
                <w:b/>
              </w:rPr>
              <w:t>[</w:t>
            </w:r>
            <w:r w:rsidRPr="007853D0">
              <w:rPr>
                <w:rFonts w:ascii="Arial" w:hAnsi="Arial" w:cs="Arial"/>
                <w:b/>
              </w:rPr>
              <w:t>TEI18_IPv6PD</w:t>
            </w:r>
            <w:r w:rsidR="00CD5052">
              <w:rPr>
                <w:rFonts w:ascii="Arial" w:hAnsi="Arial" w:cs="Arial"/>
                <w:b/>
              </w:rPr>
              <w:t>]</w:t>
            </w:r>
          </w:p>
        </w:tc>
        <w:tc>
          <w:tcPr>
            <w:tcW w:w="886" w:type="dxa"/>
            <w:tcBorders>
              <w:bottom w:val="single" w:sz="4" w:space="0" w:color="auto"/>
            </w:tcBorders>
            <w:shd w:val="clear" w:color="auto" w:fill="FDE9D9" w:themeFill="accent6" w:themeFillTint="33"/>
          </w:tcPr>
          <w:p w14:paraId="520FDA93"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CD5052" w:rsidRPr="00107C20" w:rsidRDefault="00CD5052" w:rsidP="00A727CC">
            <w:pPr>
              <w:spacing w:after="0"/>
              <w:rPr>
                <w:rFonts w:ascii="Arial" w:hAnsi="Arial" w:cs="Arial"/>
                <w:color w:val="FF0000"/>
                <w:lang w:val="en-US"/>
              </w:rPr>
            </w:pPr>
          </w:p>
        </w:tc>
      </w:tr>
      <w:tr w:rsidR="00CD5052" w:rsidRPr="000472D1" w14:paraId="2C25DA53"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4A7CB76"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CD5052" w:rsidRPr="00107C20" w:rsidRDefault="00CD5052" w:rsidP="00A727CC">
            <w:pPr>
              <w:spacing w:after="0"/>
              <w:rPr>
                <w:rFonts w:ascii="Arial" w:hAnsi="Arial" w:cs="Arial"/>
                <w:lang w:val="en-US"/>
              </w:rPr>
            </w:pPr>
          </w:p>
        </w:tc>
      </w:tr>
      <w:tr w:rsidR="00CD5052" w:rsidRPr="00107C20" w14:paraId="2EDDEC73"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43355CF9" w14:textId="3EE75C5B"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713C867C" w14:textId="63CEF210" w:rsidR="00CD5052" w:rsidRPr="00107C20" w:rsidRDefault="007853D0" w:rsidP="00A727CC">
            <w:pPr>
              <w:spacing w:after="0"/>
              <w:rPr>
                <w:rFonts w:ascii="Arial" w:hAnsi="Arial" w:cs="Arial"/>
                <w:b/>
                <w:bCs/>
                <w:lang w:val="en-US"/>
              </w:rPr>
            </w:pPr>
            <w:r w:rsidRPr="007853D0">
              <w:rPr>
                <w:rFonts w:ascii="Arial" w:hAnsi="Arial" w:cs="Arial"/>
                <w:b/>
              </w:rPr>
              <w:t xml:space="preserve">CT aspects of 5G System with Satellite Backhaul </w:t>
            </w:r>
            <w:r w:rsidR="00CD5052">
              <w:rPr>
                <w:rFonts w:ascii="Arial" w:hAnsi="Arial" w:cs="Arial"/>
                <w:b/>
              </w:rPr>
              <w:t>[</w:t>
            </w:r>
            <w:r w:rsidRPr="007853D0">
              <w:rPr>
                <w:rFonts w:ascii="Arial" w:hAnsi="Arial" w:cs="Arial"/>
                <w:b/>
              </w:rPr>
              <w:t>5GSATB</w:t>
            </w:r>
            <w:r w:rsidR="00CD5052">
              <w:rPr>
                <w:rFonts w:ascii="Arial" w:hAnsi="Arial" w:cs="Arial"/>
                <w:b/>
              </w:rPr>
              <w:t>]</w:t>
            </w:r>
          </w:p>
        </w:tc>
        <w:tc>
          <w:tcPr>
            <w:tcW w:w="886" w:type="dxa"/>
            <w:tcBorders>
              <w:bottom w:val="single" w:sz="4" w:space="0" w:color="auto"/>
            </w:tcBorders>
            <w:shd w:val="clear" w:color="auto" w:fill="FDE9D9" w:themeFill="accent6" w:themeFillTint="33"/>
          </w:tcPr>
          <w:p w14:paraId="3A002E92"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CD5052" w:rsidRPr="00107C20" w:rsidRDefault="00CD5052" w:rsidP="00A727CC">
            <w:pPr>
              <w:spacing w:after="0"/>
              <w:rPr>
                <w:rFonts w:ascii="Arial" w:hAnsi="Arial" w:cs="Arial"/>
                <w:color w:val="FF0000"/>
                <w:lang w:val="en-US"/>
              </w:rPr>
            </w:pPr>
          </w:p>
        </w:tc>
      </w:tr>
      <w:tr w:rsidR="00CD5052" w:rsidRPr="000472D1" w14:paraId="6BD479C9"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12C4B1DA"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E7A2E8"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761664A"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E9DEDB7"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B54E3C"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73BF2"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139F55" w14:textId="77777777" w:rsidR="00CD5052" w:rsidRPr="00107C20" w:rsidRDefault="00CD5052" w:rsidP="00A727CC">
            <w:pPr>
              <w:spacing w:after="0"/>
              <w:rPr>
                <w:rFonts w:ascii="Arial" w:hAnsi="Arial" w:cs="Arial"/>
                <w:lang w:val="en-US"/>
              </w:rPr>
            </w:pPr>
          </w:p>
        </w:tc>
      </w:tr>
      <w:tr w:rsidR="00CD5052" w:rsidRPr="00107C20" w14:paraId="18087321"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5151022A" w14:textId="434F7C1A"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2BCCDFB3" w14:textId="7D30DB57" w:rsidR="00CD5052" w:rsidRPr="00107C20" w:rsidRDefault="007853D0" w:rsidP="00A727CC">
            <w:pPr>
              <w:spacing w:after="0"/>
              <w:rPr>
                <w:rFonts w:ascii="Arial" w:hAnsi="Arial" w:cs="Arial"/>
                <w:b/>
                <w:bCs/>
                <w:lang w:val="en-US"/>
              </w:rPr>
            </w:pPr>
            <w:r w:rsidRPr="007853D0">
              <w:rPr>
                <w:rFonts w:ascii="Arial" w:hAnsi="Arial" w:cs="Arial"/>
                <w:b/>
              </w:rPr>
              <w:t xml:space="preserve">Timing Resiliency and URLLC enhancements </w:t>
            </w:r>
            <w:r w:rsidR="00CD5052">
              <w:rPr>
                <w:rFonts w:ascii="Arial" w:hAnsi="Arial" w:cs="Arial"/>
                <w:b/>
              </w:rPr>
              <w:t>[</w:t>
            </w:r>
            <w:r w:rsidRPr="007853D0">
              <w:rPr>
                <w:rFonts w:ascii="Arial" w:hAnsi="Arial" w:cs="Arial"/>
                <w:b/>
              </w:rPr>
              <w:t>TRS_URLLC</w:t>
            </w:r>
            <w:r w:rsidR="00CD5052">
              <w:rPr>
                <w:rFonts w:ascii="Arial" w:hAnsi="Arial" w:cs="Arial"/>
                <w:b/>
              </w:rPr>
              <w:t>]</w:t>
            </w:r>
          </w:p>
        </w:tc>
        <w:tc>
          <w:tcPr>
            <w:tcW w:w="886" w:type="dxa"/>
            <w:tcBorders>
              <w:bottom w:val="single" w:sz="4" w:space="0" w:color="auto"/>
            </w:tcBorders>
            <w:shd w:val="clear" w:color="auto" w:fill="FDE9D9" w:themeFill="accent6" w:themeFillTint="33"/>
          </w:tcPr>
          <w:p w14:paraId="6DAE92B8"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CD5052" w:rsidRPr="00107C20" w:rsidRDefault="00CD5052" w:rsidP="00A727CC">
            <w:pPr>
              <w:spacing w:after="0"/>
              <w:rPr>
                <w:rFonts w:ascii="Arial" w:hAnsi="Arial" w:cs="Arial"/>
                <w:color w:val="FF0000"/>
                <w:lang w:val="en-US"/>
              </w:rPr>
            </w:pPr>
          </w:p>
        </w:tc>
      </w:tr>
      <w:tr w:rsidR="00CD5052" w:rsidRPr="000472D1" w14:paraId="37FB69B1"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17357037"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1E9C6F"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9643FD7"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5F1FC24"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2AD2C"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9A3E63"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5827CC" w14:textId="77777777" w:rsidR="00CD5052" w:rsidRPr="00107C20" w:rsidRDefault="00CD5052" w:rsidP="00A727CC">
            <w:pPr>
              <w:spacing w:after="0"/>
              <w:rPr>
                <w:rFonts w:ascii="Arial" w:hAnsi="Arial" w:cs="Arial"/>
                <w:lang w:val="en-US"/>
              </w:rPr>
            </w:pPr>
          </w:p>
        </w:tc>
      </w:tr>
      <w:tr w:rsidR="00CD5052" w:rsidRPr="00107C20" w14:paraId="079B685A"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43128810" w14:textId="3BCED11D"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8FAA2B5" w14:textId="67F0BC78" w:rsidR="00CD5052" w:rsidRPr="00107C20" w:rsidRDefault="007853D0" w:rsidP="00A727CC">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sidR="00CD5052">
              <w:rPr>
                <w:rFonts w:ascii="Arial" w:hAnsi="Arial" w:cs="Arial"/>
                <w:b/>
              </w:rPr>
              <w:t>[</w:t>
            </w:r>
            <w:proofErr w:type="spellStart"/>
            <w:r w:rsidRPr="007853D0">
              <w:rPr>
                <w:rFonts w:ascii="Arial" w:hAnsi="Arial" w:cs="Arial"/>
                <w:b/>
              </w:rPr>
              <w:t>DetNet</w:t>
            </w:r>
            <w:proofErr w:type="spellEnd"/>
            <w:r w:rsidR="00CD5052">
              <w:rPr>
                <w:rFonts w:ascii="Arial" w:hAnsi="Arial" w:cs="Arial"/>
                <w:b/>
              </w:rPr>
              <w:t>]</w:t>
            </w:r>
          </w:p>
        </w:tc>
        <w:tc>
          <w:tcPr>
            <w:tcW w:w="886" w:type="dxa"/>
            <w:tcBorders>
              <w:bottom w:val="single" w:sz="4" w:space="0" w:color="auto"/>
            </w:tcBorders>
            <w:shd w:val="clear" w:color="auto" w:fill="FDE9D9" w:themeFill="accent6" w:themeFillTint="33"/>
          </w:tcPr>
          <w:p w14:paraId="0240CBE1"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CD5052" w:rsidRPr="00107C20" w:rsidRDefault="00CD5052" w:rsidP="00A727CC">
            <w:pPr>
              <w:spacing w:after="0"/>
              <w:rPr>
                <w:rFonts w:ascii="Arial" w:hAnsi="Arial" w:cs="Arial"/>
                <w:color w:val="FF0000"/>
                <w:lang w:val="en-US"/>
              </w:rPr>
            </w:pPr>
          </w:p>
        </w:tc>
      </w:tr>
      <w:tr w:rsidR="00CD5052" w:rsidRPr="000472D1" w14:paraId="22954CAD"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6FFEF279"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A90B7D"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A2A73E1"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9AC64CA"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A3825B"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CCC942"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1A78B" w14:textId="77777777" w:rsidR="00CD5052" w:rsidRPr="00107C20" w:rsidRDefault="00CD5052" w:rsidP="00A727CC">
            <w:pPr>
              <w:spacing w:after="0"/>
              <w:rPr>
                <w:rFonts w:ascii="Arial" w:hAnsi="Arial" w:cs="Arial"/>
                <w:lang w:val="en-US"/>
              </w:rPr>
            </w:pPr>
          </w:p>
        </w:tc>
      </w:tr>
      <w:tr w:rsidR="00CD5052" w:rsidRPr="00107C20" w14:paraId="03313992"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54AB3FC5" w14:textId="0C514E18"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35</w:t>
            </w:r>
          </w:p>
        </w:tc>
        <w:tc>
          <w:tcPr>
            <w:tcW w:w="2527" w:type="dxa"/>
            <w:tcBorders>
              <w:bottom w:val="single" w:sz="4" w:space="0" w:color="auto"/>
            </w:tcBorders>
            <w:shd w:val="clear" w:color="auto" w:fill="FDE9D9" w:themeFill="accent6" w:themeFillTint="33"/>
          </w:tcPr>
          <w:p w14:paraId="48BA47E0" w14:textId="64938284" w:rsidR="00CD5052" w:rsidRPr="00107C20" w:rsidRDefault="00C439C5" w:rsidP="00A727CC">
            <w:pPr>
              <w:spacing w:after="0"/>
              <w:rPr>
                <w:rFonts w:ascii="Arial" w:hAnsi="Arial" w:cs="Arial"/>
                <w:b/>
                <w:bCs/>
                <w:lang w:val="en-US"/>
              </w:rPr>
            </w:pPr>
            <w:r w:rsidRPr="00C439C5">
              <w:rPr>
                <w:rFonts w:ascii="Arial" w:hAnsi="Arial" w:cs="Arial"/>
                <w:b/>
              </w:rPr>
              <w:t xml:space="preserve">CT aspects for Enabling Edge Applications Phase 2 </w:t>
            </w:r>
            <w:r w:rsidR="00CD5052">
              <w:rPr>
                <w:rFonts w:ascii="Arial" w:hAnsi="Arial" w:cs="Arial"/>
                <w:b/>
              </w:rPr>
              <w:t>[</w:t>
            </w:r>
            <w:r w:rsidR="00EA0BC9" w:rsidRPr="00EA0BC9">
              <w:rPr>
                <w:rFonts w:ascii="Arial" w:hAnsi="Arial" w:cs="Arial"/>
                <w:b/>
              </w:rPr>
              <w:t>EDGEAPP_Ph2</w:t>
            </w:r>
            <w:r w:rsidR="00CD5052">
              <w:rPr>
                <w:rFonts w:ascii="Arial" w:hAnsi="Arial" w:cs="Arial"/>
                <w:b/>
              </w:rPr>
              <w:t>]</w:t>
            </w:r>
          </w:p>
        </w:tc>
        <w:tc>
          <w:tcPr>
            <w:tcW w:w="886" w:type="dxa"/>
            <w:tcBorders>
              <w:bottom w:val="single" w:sz="4" w:space="0" w:color="auto"/>
            </w:tcBorders>
            <w:shd w:val="clear" w:color="auto" w:fill="FDE9D9" w:themeFill="accent6" w:themeFillTint="33"/>
          </w:tcPr>
          <w:p w14:paraId="2D643804"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CD5052" w:rsidRPr="00107C20" w:rsidRDefault="00CD5052" w:rsidP="00A727CC">
            <w:pPr>
              <w:spacing w:after="0"/>
              <w:rPr>
                <w:rFonts w:ascii="Arial" w:hAnsi="Arial" w:cs="Arial"/>
                <w:color w:val="FF0000"/>
                <w:lang w:val="en-US"/>
              </w:rPr>
            </w:pPr>
          </w:p>
        </w:tc>
      </w:tr>
      <w:tr w:rsidR="00CD5052" w:rsidRPr="000472D1" w14:paraId="0AEB2949"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127A5788"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7CA671"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0A2A13"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FFCD977"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2F9DC5"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C46C01"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702940" w14:textId="77777777" w:rsidR="00CD5052" w:rsidRPr="00107C20" w:rsidRDefault="00CD5052" w:rsidP="00A727CC">
            <w:pPr>
              <w:spacing w:after="0"/>
              <w:rPr>
                <w:rFonts w:ascii="Arial" w:hAnsi="Arial" w:cs="Arial"/>
                <w:lang w:val="en-US"/>
              </w:rPr>
            </w:pPr>
          </w:p>
        </w:tc>
      </w:tr>
      <w:tr w:rsidR="00CD5052" w:rsidRPr="00107C20" w14:paraId="7313C8B1"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A9B8F5C" w14:textId="4625B550" w:rsidR="00CD5052" w:rsidRPr="00107C20" w:rsidRDefault="00CD5052" w:rsidP="00A727CC">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36</w:t>
            </w:r>
          </w:p>
        </w:tc>
        <w:tc>
          <w:tcPr>
            <w:tcW w:w="2527" w:type="dxa"/>
            <w:tcBorders>
              <w:bottom w:val="single" w:sz="4" w:space="0" w:color="auto"/>
            </w:tcBorders>
            <w:shd w:val="clear" w:color="auto" w:fill="FDE9D9" w:themeFill="accent6" w:themeFillTint="33"/>
          </w:tcPr>
          <w:p w14:paraId="3CD7C551" w14:textId="34AC7F6D" w:rsidR="00CD5052" w:rsidRPr="00107C20" w:rsidRDefault="00EA0BC9" w:rsidP="00A727CC">
            <w:pPr>
              <w:spacing w:after="0"/>
              <w:rPr>
                <w:rFonts w:ascii="Arial" w:hAnsi="Arial" w:cs="Arial"/>
                <w:b/>
                <w:bCs/>
                <w:lang w:val="en-US"/>
              </w:rPr>
            </w:pPr>
            <w:r w:rsidRPr="00EA0BC9">
              <w:rPr>
                <w:rFonts w:ascii="Arial" w:hAnsi="Arial" w:cs="Arial"/>
                <w:b/>
              </w:rPr>
              <w:t xml:space="preserve">Rel-18 enhancements of session management policy control </w:t>
            </w:r>
            <w:r w:rsidR="00CD5052">
              <w:rPr>
                <w:rFonts w:ascii="Arial" w:hAnsi="Arial" w:cs="Arial"/>
                <w:b/>
              </w:rPr>
              <w:t>[</w:t>
            </w:r>
            <w:r w:rsidRPr="00EA0BC9">
              <w:rPr>
                <w:rFonts w:ascii="Arial" w:hAnsi="Arial" w:cs="Arial"/>
                <w:b/>
              </w:rPr>
              <w:t>SMPC18</w:t>
            </w:r>
            <w:r w:rsidR="00CD5052">
              <w:rPr>
                <w:rFonts w:ascii="Arial" w:hAnsi="Arial" w:cs="Arial"/>
                <w:b/>
              </w:rPr>
              <w:t>]</w:t>
            </w:r>
          </w:p>
        </w:tc>
        <w:tc>
          <w:tcPr>
            <w:tcW w:w="886" w:type="dxa"/>
            <w:tcBorders>
              <w:bottom w:val="single" w:sz="4" w:space="0" w:color="auto"/>
            </w:tcBorders>
            <w:shd w:val="clear" w:color="auto" w:fill="FDE9D9" w:themeFill="accent6" w:themeFillTint="33"/>
          </w:tcPr>
          <w:p w14:paraId="3CB988DF"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CD5052" w:rsidRPr="00107C20" w:rsidRDefault="00CD5052" w:rsidP="00A727CC">
            <w:pPr>
              <w:spacing w:after="0"/>
              <w:rPr>
                <w:rFonts w:ascii="Arial" w:hAnsi="Arial" w:cs="Arial"/>
                <w:color w:val="FF0000"/>
                <w:lang w:val="en-US"/>
              </w:rPr>
            </w:pPr>
          </w:p>
        </w:tc>
      </w:tr>
      <w:tr w:rsidR="00CD5052" w:rsidRPr="000472D1" w14:paraId="45CC21CF"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9072D3A"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EFEE3"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E6504C2"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46C74"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718038"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50DBA2"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B068FEB" w14:textId="77777777" w:rsidR="00CD5052" w:rsidRPr="00107C20" w:rsidRDefault="00CD5052" w:rsidP="00A727CC">
            <w:pPr>
              <w:spacing w:after="0"/>
              <w:rPr>
                <w:rFonts w:ascii="Arial" w:hAnsi="Arial" w:cs="Arial"/>
                <w:lang w:val="en-US"/>
              </w:rPr>
            </w:pPr>
          </w:p>
        </w:tc>
      </w:tr>
      <w:tr w:rsidR="00CD5052" w:rsidRPr="00107C20" w14:paraId="2522E673"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4339CA5B" w14:textId="5B61290E"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37</w:t>
            </w:r>
          </w:p>
        </w:tc>
        <w:tc>
          <w:tcPr>
            <w:tcW w:w="2527" w:type="dxa"/>
            <w:tcBorders>
              <w:bottom w:val="single" w:sz="4" w:space="0" w:color="auto"/>
            </w:tcBorders>
            <w:shd w:val="clear" w:color="auto" w:fill="FDE9D9" w:themeFill="accent6" w:themeFillTint="33"/>
          </w:tcPr>
          <w:p w14:paraId="1B14DBD4" w14:textId="46A2F15C" w:rsidR="00CD5052" w:rsidRPr="00107C20" w:rsidRDefault="00EA0BC9" w:rsidP="00A727CC">
            <w:pPr>
              <w:spacing w:after="0"/>
              <w:rPr>
                <w:rFonts w:ascii="Arial" w:hAnsi="Arial" w:cs="Arial"/>
                <w:b/>
                <w:bCs/>
                <w:lang w:val="en-US"/>
              </w:rPr>
            </w:pPr>
            <w:r w:rsidRPr="00EA0BC9">
              <w:rPr>
                <w:rFonts w:ascii="Arial" w:hAnsi="Arial" w:cs="Arial"/>
                <w:b/>
              </w:rPr>
              <w:t xml:space="preserve">CT aspects of 5G System Enabler for Service Function Chaining </w:t>
            </w:r>
            <w:r w:rsidR="00CD5052">
              <w:rPr>
                <w:rFonts w:ascii="Arial" w:hAnsi="Arial" w:cs="Arial"/>
                <w:b/>
              </w:rPr>
              <w:t>[</w:t>
            </w:r>
            <w:r>
              <w:rPr>
                <w:rFonts w:ascii="Arial" w:hAnsi="Arial" w:cs="Arial"/>
                <w:b/>
              </w:rPr>
              <w:t>SFC</w:t>
            </w:r>
            <w:r w:rsidR="00CD5052">
              <w:rPr>
                <w:rFonts w:ascii="Arial" w:hAnsi="Arial" w:cs="Arial"/>
                <w:b/>
              </w:rPr>
              <w:t>]</w:t>
            </w:r>
          </w:p>
        </w:tc>
        <w:tc>
          <w:tcPr>
            <w:tcW w:w="886" w:type="dxa"/>
            <w:tcBorders>
              <w:bottom w:val="single" w:sz="4" w:space="0" w:color="auto"/>
            </w:tcBorders>
            <w:shd w:val="clear" w:color="auto" w:fill="FDE9D9" w:themeFill="accent6" w:themeFillTint="33"/>
          </w:tcPr>
          <w:p w14:paraId="0A421488"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CD5052" w:rsidRPr="00107C20" w:rsidRDefault="00CD5052" w:rsidP="00A727CC">
            <w:pPr>
              <w:spacing w:after="0"/>
              <w:rPr>
                <w:rFonts w:ascii="Arial" w:hAnsi="Arial" w:cs="Arial"/>
                <w:color w:val="FF0000"/>
                <w:lang w:val="en-US"/>
              </w:rPr>
            </w:pPr>
          </w:p>
        </w:tc>
      </w:tr>
      <w:tr w:rsidR="00CD5052" w:rsidRPr="000472D1" w14:paraId="77FF1490"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46EF9E4C"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989F40"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7224BB2"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9BE9F70"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F7793C"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F2BBB4"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17B81E" w14:textId="77777777" w:rsidR="00CD5052" w:rsidRPr="00107C20" w:rsidRDefault="00CD5052" w:rsidP="00A727CC">
            <w:pPr>
              <w:spacing w:after="0"/>
              <w:rPr>
                <w:rFonts w:ascii="Arial" w:hAnsi="Arial" w:cs="Arial"/>
                <w:lang w:val="en-US"/>
              </w:rPr>
            </w:pPr>
          </w:p>
        </w:tc>
      </w:tr>
      <w:tr w:rsidR="00CD5052" w:rsidRPr="00107C20" w14:paraId="3914DFC3"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0FC4C4F6" w14:textId="7D59B9F9"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AC4D388" w14:textId="3D1B7D4D" w:rsidR="00CD5052" w:rsidRPr="00107C20" w:rsidRDefault="00EA0BC9" w:rsidP="00A727CC">
            <w:pPr>
              <w:spacing w:after="0"/>
              <w:rPr>
                <w:rFonts w:ascii="Arial" w:hAnsi="Arial" w:cs="Arial"/>
                <w:b/>
                <w:bCs/>
                <w:lang w:val="en-US"/>
              </w:rPr>
            </w:pPr>
            <w:r w:rsidRPr="00EA0BC9">
              <w:rPr>
                <w:rFonts w:ascii="Arial" w:hAnsi="Arial" w:cs="Arial"/>
                <w:b/>
              </w:rPr>
              <w:t xml:space="preserve">Enhancement of Network Automation Enablers </w:t>
            </w:r>
            <w:r w:rsidR="00CD5052">
              <w:rPr>
                <w:rFonts w:ascii="Arial" w:hAnsi="Arial" w:cs="Arial"/>
                <w:b/>
              </w:rPr>
              <w:t>[</w:t>
            </w:r>
            <w:proofErr w:type="spellStart"/>
            <w:r w:rsidRPr="00EA0BC9">
              <w:rPr>
                <w:rFonts w:ascii="Arial" w:hAnsi="Arial" w:cs="Arial"/>
                <w:b/>
              </w:rPr>
              <w:t>eNetAE</w:t>
            </w:r>
            <w:proofErr w:type="spellEnd"/>
            <w:r w:rsidR="00CD5052">
              <w:rPr>
                <w:rFonts w:ascii="Arial" w:hAnsi="Arial" w:cs="Arial"/>
                <w:b/>
              </w:rPr>
              <w:t>]</w:t>
            </w:r>
          </w:p>
        </w:tc>
        <w:tc>
          <w:tcPr>
            <w:tcW w:w="886" w:type="dxa"/>
            <w:tcBorders>
              <w:bottom w:val="single" w:sz="4" w:space="0" w:color="auto"/>
            </w:tcBorders>
            <w:shd w:val="clear" w:color="auto" w:fill="FDE9D9" w:themeFill="accent6" w:themeFillTint="33"/>
          </w:tcPr>
          <w:p w14:paraId="3BF3CACB"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CD5052" w:rsidRPr="00107C20" w:rsidRDefault="00CD5052" w:rsidP="00A727CC">
            <w:pPr>
              <w:spacing w:after="0"/>
              <w:rPr>
                <w:rFonts w:ascii="Arial" w:hAnsi="Arial" w:cs="Arial"/>
                <w:color w:val="FF0000"/>
                <w:lang w:val="en-US"/>
              </w:rPr>
            </w:pPr>
          </w:p>
        </w:tc>
      </w:tr>
      <w:tr w:rsidR="00CD5052" w:rsidRPr="000472D1" w14:paraId="2C1A1A35"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70D91FCB"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A5946C"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F3BDFCE"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705C33E"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200075"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E67A9"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9BB275" w14:textId="77777777" w:rsidR="00CD5052" w:rsidRPr="00107C20" w:rsidRDefault="00CD5052" w:rsidP="00A727CC">
            <w:pPr>
              <w:spacing w:after="0"/>
              <w:rPr>
                <w:rFonts w:ascii="Arial" w:hAnsi="Arial" w:cs="Arial"/>
                <w:lang w:val="en-US"/>
              </w:rPr>
            </w:pPr>
          </w:p>
        </w:tc>
      </w:tr>
      <w:tr w:rsidR="00EA0BC9" w:rsidRPr="00107C20" w14:paraId="0163583C"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37D1771F" w14:textId="1B0B1410"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79D3B06F" w14:textId="77A1FD2B" w:rsidR="00EA0BC9" w:rsidRPr="00107C20" w:rsidRDefault="00EA0BC9" w:rsidP="00A727CC">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886" w:type="dxa"/>
            <w:tcBorders>
              <w:bottom w:val="single" w:sz="4" w:space="0" w:color="auto"/>
            </w:tcBorders>
            <w:shd w:val="clear" w:color="auto" w:fill="FDE9D9" w:themeFill="accent6" w:themeFillTint="33"/>
          </w:tcPr>
          <w:p w14:paraId="492479CD"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EA0BC9" w:rsidRPr="00107C20" w:rsidRDefault="00EA0BC9" w:rsidP="00A727CC">
            <w:pPr>
              <w:spacing w:after="0"/>
              <w:rPr>
                <w:rFonts w:ascii="Arial" w:hAnsi="Arial" w:cs="Arial"/>
                <w:color w:val="FF0000"/>
                <w:lang w:val="en-US"/>
              </w:rPr>
            </w:pPr>
          </w:p>
        </w:tc>
      </w:tr>
      <w:tr w:rsidR="00EA0BC9" w:rsidRPr="000472D1" w14:paraId="1F3AD69F"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B3C975D"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87B303"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6EB526D"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CC625B8"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1E315"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5914AF0"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F49668" w14:textId="77777777" w:rsidR="00EA0BC9" w:rsidRPr="00107C20" w:rsidRDefault="00EA0BC9" w:rsidP="00A727CC">
            <w:pPr>
              <w:spacing w:after="0"/>
              <w:rPr>
                <w:rFonts w:ascii="Arial" w:hAnsi="Arial" w:cs="Arial"/>
                <w:lang w:val="en-US"/>
              </w:rPr>
            </w:pPr>
          </w:p>
        </w:tc>
      </w:tr>
      <w:tr w:rsidR="00EA0BC9" w:rsidRPr="00107C20" w14:paraId="7EDE6727"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2F484624" w14:textId="32C6DB45"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02B79C4A" w14:textId="63BFE0A3" w:rsidR="00EA0BC9" w:rsidRPr="00107C20" w:rsidRDefault="00EA0BC9" w:rsidP="00A727CC">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886" w:type="dxa"/>
            <w:tcBorders>
              <w:bottom w:val="single" w:sz="4" w:space="0" w:color="auto"/>
            </w:tcBorders>
            <w:shd w:val="clear" w:color="auto" w:fill="FDE9D9" w:themeFill="accent6" w:themeFillTint="33"/>
          </w:tcPr>
          <w:p w14:paraId="58F361C1"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EA0BC9" w:rsidRPr="00107C20" w:rsidRDefault="00EA0BC9" w:rsidP="00A727CC">
            <w:pPr>
              <w:spacing w:after="0"/>
              <w:rPr>
                <w:rFonts w:ascii="Arial" w:hAnsi="Arial" w:cs="Arial"/>
                <w:color w:val="FF0000"/>
                <w:lang w:val="en-US"/>
              </w:rPr>
            </w:pPr>
          </w:p>
        </w:tc>
      </w:tr>
      <w:tr w:rsidR="00EA0BC9" w:rsidRPr="000472D1" w14:paraId="2F62DE1D"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5283330"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408131"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FA91CF3"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8828C"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84520C2"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067B87"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BDEE11" w14:textId="77777777" w:rsidR="00EA0BC9" w:rsidRPr="00107C20" w:rsidRDefault="00EA0BC9" w:rsidP="00A727CC">
            <w:pPr>
              <w:spacing w:after="0"/>
              <w:rPr>
                <w:rFonts w:ascii="Arial" w:hAnsi="Arial" w:cs="Arial"/>
                <w:lang w:val="en-US"/>
              </w:rPr>
            </w:pPr>
          </w:p>
        </w:tc>
      </w:tr>
      <w:tr w:rsidR="00EA0BC9" w:rsidRPr="00107C20" w14:paraId="10CDE830"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EEFD380" w14:textId="0610FB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5191D4F4" w14:textId="1131152E" w:rsidR="00EA0BC9" w:rsidRPr="00107C20" w:rsidRDefault="00EA0BC9" w:rsidP="00A727CC">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886" w:type="dxa"/>
            <w:tcBorders>
              <w:bottom w:val="single" w:sz="4" w:space="0" w:color="auto"/>
            </w:tcBorders>
            <w:shd w:val="clear" w:color="auto" w:fill="FDE9D9" w:themeFill="accent6" w:themeFillTint="33"/>
          </w:tcPr>
          <w:p w14:paraId="62A36D6E"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EA0BC9" w:rsidRPr="00107C20" w:rsidRDefault="00EA0BC9" w:rsidP="00A727CC">
            <w:pPr>
              <w:spacing w:after="0"/>
              <w:rPr>
                <w:rFonts w:ascii="Arial" w:hAnsi="Arial" w:cs="Arial"/>
                <w:color w:val="FF0000"/>
                <w:lang w:val="en-US"/>
              </w:rPr>
            </w:pPr>
          </w:p>
        </w:tc>
      </w:tr>
      <w:tr w:rsidR="00EA0BC9" w:rsidRPr="000472D1" w14:paraId="2A21FEFE"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46514018"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14BD93"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4B9769C"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A082014"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37E33"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CD49AF"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90B2A3" w14:textId="77777777" w:rsidR="00EA0BC9" w:rsidRPr="00107C20" w:rsidRDefault="00EA0BC9" w:rsidP="00A727CC">
            <w:pPr>
              <w:spacing w:after="0"/>
              <w:rPr>
                <w:rFonts w:ascii="Arial" w:hAnsi="Arial" w:cs="Arial"/>
                <w:lang w:val="en-US"/>
              </w:rPr>
            </w:pPr>
          </w:p>
        </w:tc>
      </w:tr>
      <w:tr w:rsidR="00EA0BC9" w:rsidRPr="00107C20" w14:paraId="7AD0D16B"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5401FB3" w14:textId="74A7921A"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380D1688" w14:textId="4F6D4CD7" w:rsidR="00EA0BC9" w:rsidRPr="00107C20" w:rsidRDefault="00EA0BC9" w:rsidP="00A727CC">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886" w:type="dxa"/>
            <w:tcBorders>
              <w:bottom w:val="single" w:sz="4" w:space="0" w:color="auto"/>
            </w:tcBorders>
            <w:shd w:val="clear" w:color="auto" w:fill="FDE9D9" w:themeFill="accent6" w:themeFillTint="33"/>
          </w:tcPr>
          <w:p w14:paraId="692626A9"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EA0BC9" w:rsidRPr="00107C20" w:rsidRDefault="00EA0BC9" w:rsidP="00A727CC">
            <w:pPr>
              <w:spacing w:after="0"/>
              <w:rPr>
                <w:rFonts w:ascii="Arial" w:hAnsi="Arial" w:cs="Arial"/>
                <w:color w:val="FF0000"/>
                <w:lang w:val="en-US"/>
              </w:rPr>
            </w:pPr>
          </w:p>
        </w:tc>
      </w:tr>
      <w:tr w:rsidR="00EA0BC9" w:rsidRPr="000472D1" w14:paraId="4615C5F7"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7FEF94C"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EA32A"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5B651D6"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E6E2E79"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F9A67C"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B74A44F"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D04C8F" w14:textId="77777777" w:rsidR="00EA0BC9" w:rsidRPr="00107C20" w:rsidRDefault="00EA0BC9" w:rsidP="00A727CC">
            <w:pPr>
              <w:spacing w:after="0"/>
              <w:rPr>
                <w:rFonts w:ascii="Arial" w:hAnsi="Arial" w:cs="Arial"/>
                <w:lang w:val="en-US"/>
              </w:rPr>
            </w:pPr>
          </w:p>
        </w:tc>
      </w:tr>
      <w:tr w:rsidR="00EA0BC9" w:rsidRPr="00107C20" w14:paraId="4E0FE1AA"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4C588187" w14:textId="4BBAC263"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7A6DE7FD" w14:textId="4C995474" w:rsidR="00EA0BC9" w:rsidRPr="00107C20" w:rsidRDefault="004C2669" w:rsidP="00A727CC">
            <w:pPr>
              <w:spacing w:after="0"/>
              <w:rPr>
                <w:rFonts w:ascii="Arial" w:hAnsi="Arial" w:cs="Arial"/>
                <w:b/>
                <w:bCs/>
                <w:lang w:val="en-US"/>
              </w:rPr>
            </w:pPr>
            <w:r w:rsidRPr="004C2669">
              <w:rPr>
                <w:rFonts w:ascii="Arial" w:hAnsi="Arial" w:cs="Arial"/>
                <w:b/>
              </w:rPr>
              <w:t xml:space="preserve">CT aspects of Enhanced support of Non-Public Networks Phase 2 </w:t>
            </w:r>
            <w:r w:rsidR="00EA0BC9">
              <w:rPr>
                <w:rFonts w:ascii="Arial" w:hAnsi="Arial" w:cs="Arial"/>
                <w:b/>
              </w:rPr>
              <w:t>[</w:t>
            </w:r>
            <w:r w:rsidRPr="004C2669">
              <w:rPr>
                <w:rFonts w:ascii="Arial" w:hAnsi="Arial" w:cs="Arial"/>
                <w:b/>
              </w:rPr>
              <w:t>eNPN_Ph2</w:t>
            </w:r>
            <w:r w:rsidR="00EA0BC9">
              <w:rPr>
                <w:rFonts w:ascii="Arial" w:hAnsi="Arial" w:cs="Arial"/>
                <w:b/>
              </w:rPr>
              <w:t>]</w:t>
            </w:r>
          </w:p>
        </w:tc>
        <w:tc>
          <w:tcPr>
            <w:tcW w:w="886" w:type="dxa"/>
            <w:tcBorders>
              <w:bottom w:val="single" w:sz="4" w:space="0" w:color="auto"/>
            </w:tcBorders>
            <w:shd w:val="clear" w:color="auto" w:fill="FDE9D9" w:themeFill="accent6" w:themeFillTint="33"/>
          </w:tcPr>
          <w:p w14:paraId="6569CDD8"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EA0BC9" w:rsidRPr="00107C20" w:rsidRDefault="00EA0BC9" w:rsidP="00A727CC">
            <w:pPr>
              <w:spacing w:after="0"/>
              <w:rPr>
                <w:rFonts w:ascii="Arial" w:hAnsi="Arial" w:cs="Arial"/>
                <w:color w:val="FF0000"/>
                <w:lang w:val="en-US"/>
              </w:rPr>
            </w:pPr>
          </w:p>
        </w:tc>
      </w:tr>
      <w:tr w:rsidR="00EA0BC9" w:rsidRPr="000472D1" w14:paraId="37F77231"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2511EFB"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1E766D"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4B1F502"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A113D86"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71F175"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48DCB1"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4714D7" w14:textId="77777777" w:rsidR="00EA0BC9" w:rsidRPr="00107C20" w:rsidRDefault="00EA0BC9" w:rsidP="00A727CC">
            <w:pPr>
              <w:spacing w:after="0"/>
              <w:rPr>
                <w:rFonts w:ascii="Arial" w:hAnsi="Arial" w:cs="Arial"/>
                <w:lang w:val="en-US"/>
              </w:rPr>
            </w:pPr>
          </w:p>
        </w:tc>
      </w:tr>
      <w:tr w:rsidR="00EA0BC9" w:rsidRPr="00107C20" w14:paraId="4F52D54B"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2AE4A5D5" w14:textId="3B9FFF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44</w:t>
            </w:r>
          </w:p>
        </w:tc>
        <w:tc>
          <w:tcPr>
            <w:tcW w:w="2527" w:type="dxa"/>
            <w:tcBorders>
              <w:bottom w:val="single" w:sz="4" w:space="0" w:color="auto"/>
            </w:tcBorders>
            <w:shd w:val="clear" w:color="auto" w:fill="FDE9D9" w:themeFill="accent6" w:themeFillTint="33"/>
          </w:tcPr>
          <w:p w14:paraId="20BAA2AA" w14:textId="33231B81" w:rsidR="00EA0BC9" w:rsidRPr="00107C20" w:rsidRDefault="004C2669" w:rsidP="00A727CC">
            <w:pPr>
              <w:spacing w:after="0"/>
              <w:rPr>
                <w:rFonts w:ascii="Arial" w:hAnsi="Arial" w:cs="Arial"/>
                <w:b/>
                <w:bCs/>
                <w:lang w:val="en-US"/>
              </w:rPr>
            </w:pPr>
            <w:r w:rsidRPr="004C2669">
              <w:rPr>
                <w:rFonts w:ascii="Arial" w:hAnsi="Arial" w:cs="Arial"/>
                <w:b/>
              </w:rPr>
              <w:t xml:space="preserve">CT aspects of SEAL data delivery enabler for vertical applications </w:t>
            </w:r>
            <w:r w:rsidR="00EA0BC9">
              <w:rPr>
                <w:rFonts w:ascii="Arial" w:hAnsi="Arial" w:cs="Arial"/>
                <w:b/>
              </w:rPr>
              <w:t>[</w:t>
            </w:r>
            <w:r w:rsidRPr="004C2669">
              <w:rPr>
                <w:rFonts w:ascii="Arial" w:hAnsi="Arial" w:cs="Arial"/>
                <w:b/>
              </w:rPr>
              <w:t>SEALDD</w:t>
            </w:r>
            <w:r w:rsidR="00EA0BC9">
              <w:rPr>
                <w:rFonts w:ascii="Arial" w:hAnsi="Arial" w:cs="Arial"/>
                <w:b/>
              </w:rPr>
              <w:t>]</w:t>
            </w:r>
          </w:p>
        </w:tc>
        <w:tc>
          <w:tcPr>
            <w:tcW w:w="886" w:type="dxa"/>
            <w:tcBorders>
              <w:bottom w:val="single" w:sz="4" w:space="0" w:color="auto"/>
            </w:tcBorders>
            <w:shd w:val="clear" w:color="auto" w:fill="FDE9D9" w:themeFill="accent6" w:themeFillTint="33"/>
          </w:tcPr>
          <w:p w14:paraId="32FF15C5"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EA0BC9" w:rsidRPr="00107C20" w:rsidRDefault="00EA0BC9" w:rsidP="00A727CC">
            <w:pPr>
              <w:spacing w:after="0"/>
              <w:rPr>
                <w:rFonts w:ascii="Arial" w:hAnsi="Arial" w:cs="Arial"/>
                <w:color w:val="FF0000"/>
                <w:lang w:val="en-US"/>
              </w:rPr>
            </w:pPr>
          </w:p>
        </w:tc>
      </w:tr>
      <w:tr w:rsidR="00EA0BC9" w:rsidRPr="000472D1" w14:paraId="43614F5C"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7CD6B46"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2BC7"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53158D8"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A315B"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B45690"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69985F"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0747FB" w14:textId="77777777" w:rsidR="00EA0BC9" w:rsidRPr="00107C20" w:rsidRDefault="00EA0BC9" w:rsidP="00A727CC">
            <w:pPr>
              <w:spacing w:after="0"/>
              <w:rPr>
                <w:rFonts w:ascii="Arial" w:hAnsi="Arial" w:cs="Arial"/>
                <w:lang w:val="en-US"/>
              </w:rPr>
            </w:pPr>
          </w:p>
        </w:tc>
      </w:tr>
      <w:tr w:rsidR="00EA0BC9" w:rsidRPr="00107C20" w14:paraId="7C98225C"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072E5AD6" w14:textId="050C6DBF" w:rsidR="00EA0BC9" w:rsidRPr="00107C20" w:rsidRDefault="00EA0BC9" w:rsidP="00A727CC">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45</w:t>
            </w:r>
          </w:p>
        </w:tc>
        <w:tc>
          <w:tcPr>
            <w:tcW w:w="2527" w:type="dxa"/>
            <w:tcBorders>
              <w:bottom w:val="single" w:sz="4" w:space="0" w:color="auto"/>
            </w:tcBorders>
            <w:shd w:val="clear" w:color="auto" w:fill="FDE9D9" w:themeFill="accent6" w:themeFillTint="33"/>
          </w:tcPr>
          <w:p w14:paraId="185F7220" w14:textId="01AF4D22" w:rsidR="00EA0BC9" w:rsidRPr="00107C20" w:rsidRDefault="004C2669" w:rsidP="00A727CC">
            <w:pPr>
              <w:spacing w:after="0"/>
              <w:rPr>
                <w:rFonts w:ascii="Arial" w:hAnsi="Arial" w:cs="Arial"/>
                <w:b/>
                <w:bCs/>
                <w:lang w:val="en-US"/>
              </w:rPr>
            </w:pPr>
            <w:r w:rsidRPr="004C2669">
              <w:rPr>
                <w:rFonts w:ascii="Arial" w:hAnsi="Arial" w:cs="Arial"/>
                <w:b/>
              </w:rPr>
              <w:t xml:space="preserve">Enhanced Service Enabler Architecture Layer for Verticals Phase 3 </w:t>
            </w:r>
            <w:r w:rsidR="00EA0BC9">
              <w:rPr>
                <w:rFonts w:ascii="Arial" w:hAnsi="Arial" w:cs="Arial"/>
                <w:b/>
              </w:rPr>
              <w:t>[</w:t>
            </w:r>
            <w:r w:rsidRPr="004C2669">
              <w:rPr>
                <w:rFonts w:ascii="Arial" w:hAnsi="Arial" w:cs="Arial"/>
                <w:b/>
              </w:rPr>
              <w:t>SEAL_Ph3</w:t>
            </w:r>
            <w:r w:rsidR="00EA0BC9">
              <w:rPr>
                <w:rFonts w:ascii="Arial" w:hAnsi="Arial" w:cs="Arial"/>
                <w:b/>
              </w:rPr>
              <w:t>]</w:t>
            </w:r>
          </w:p>
        </w:tc>
        <w:tc>
          <w:tcPr>
            <w:tcW w:w="886" w:type="dxa"/>
            <w:tcBorders>
              <w:bottom w:val="single" w:sz="4" w:space="0" w:color="auto"/>
            </w:tcBorders>
            <w:shd w:val="clear" w:color="auto" w:fill="FDE9D9" w:themeFill="accent6" w:themeFillTint="33"/>
          </w:tcPr>
          <w:p w14:paraId="20A9F9D0"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EA0BC9" w:rsidRPr="00107C20" w:rsidRDefault="00EA0BC9" w:rsidP="00A727CC">
            <w:pPr>
              <w:spacing w:after="0"/>
              <w:rPr>
                <w:rFonts w:ascii="Arial" w:hAnsi="Arial" w:cs="Arial"/>
                <w:color w:val="FF0000"/>
                <w:lang w:val="en-US"/>
              </w:rPr>
            </w:pPr>
          </w:p>
        </w:tc>
      </w:tr>
      <w:tr w:rsidR="00EA0BC9" w:rsidRPr="000472D1" w14:paraId="5A36DD56"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736B0DF8"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03C852"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28DAEA"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B6316DA"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708CDA"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D850FF"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A8439E" w14:textId="77777777" w:rsidR="00EA0BC9" w:rsidRPr="00107C20" w:rsidRDefault="00EA0BC9" w:rsidP="00A727CC">
            <w:pPr>
              <w:spacing w:after="0"/>
              <w:rPr>
                <w:rFonts w:ascii="Arial" w:hAnsi="Arial" w:cs="Arial"/>
                <w:lang w:val="en-US"/>
              </w:rPr>
            </w:pPr>
          </w:p>
        </w:tc>
      </w:tr>
      <w:tr w:rsidR="00862956" w:rsidRPr="00107C20" w14:paraId="3CF9BCF7"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29C0369B" w14:textId="086129F0" w:rsidR="00862956" w:rsidRPr="00107C20" w:rsidRDefault="0086295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46</w:t>
            </w:r>
          </w:p>
        </w:tc>
        <w:tc>
          <w:tcPr>
            <w:tcW w:w="2527" w:type="dxa"/>
            <w:tcBorders>
              <w:bottom w:val="single" w:sz="4" w:space="0" w:color="auto"/>
            </w:tcBorders>
            <w:shd w:val="clear" w:color="auto" w:fill="FDE9D9" w:themeFill="accent6" w:themeFillTint="33"/>
          </w:tcPr>
          <w:p w14:paraId="4DFBA9E8" w14:textId="77777777" w:rsidR="00862956" w:rsidRPr="00107C20" w:rsidRDefault="00862956" w:rsidP="00A727CC">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886" w:type="dxa"/>
            <w:tcBorders>
              <w:bottom w:val="single" w:sz="4" w:space="0" w:color="auto"/>
            </w:tcBorders>
            <w:shd w:val="clear" w:color="auto" w:fill="FDE9D9" w:themeFill="accent6" w:themeFillTint="33"/>
          </w:tcPr>
          <w:p w14:paraId="4AB1FBB4" w14:textId="77777777" w:rsidR="00862956" w:rsidRPr="00107C20" w:rsidRDefault="0086295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862956" w:rsidRPr="00107C20" w:rsidRDefault="0086295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62956" w:rsidRPr="00107C20" w:rsidRDefault="0086295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62956" w:rsidRPr="00107C20" w:rsidRDefault="0086295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62956" w:rsidRPr="00107C20" w:rsidRDefault="00862956" w:rsidP="00A727CC">
            <w:pPr>
              <w:spacing w:after="0"/>
              <w:rPr>
                <w:rFonts w:ascii="Arial" w:hAnsi="Arial" w:cs="Arial"/>
                <w:color w:val="FF0000"/>
                <w:lang w:val="en-US"/>
              </w:rPr>
            </w:pPr>
          </w:p>
        </w:tc>
      </w:tr>
      <w:tr w:rsidR="00862956" w:rsidRPr="000472D1" w14:paraId="0B0C8D9F"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3D336FB" w14:textId="77777777" w:rsidR="00862956" w:rsidRPr="0077413E" w:rsidRDefault="0086295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F1208F" w14:textId="77777777" w:rsidR="00862956" w:rsidRPr="00107C20" w:rsidRDefault="0086295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57B04F0" w14:textId="77777777" w:rsidR="00862956" w:rsidRPr="00107C20" w:rsidRDefault="0086295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792FBF" w14:textId="77777777" w:rsidR="00862956" w:rsidRPr="00107C20" w:rsidRDefault="0086295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2993F1" w14:textId="77777777" w:rsidR="00862956" w:rsidRPr="00107C20" w:rsidRDefault="0086295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1D716B" w14:textId="77777777" w:rsidR="00862956" w:rsidRPr="00107C20" w:rsidRDefault="0086295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951326" w14:textId="77777777" w:rsidR="00862956" w:rsidRPr="00107C20" w:rsidRDefault="00862956" w:rsidP="00A727CC">
            <w:pPr>
              <w:spacing w:after="0"/>
              <w:rPr>
                <w:rFonts w:ascii="Arial" w:hAnsi="Arial" w:cs="Arial"/>
                <w:lang w:val="en-US"/>
              </w:rPr>
            </w:pPr>
          </w:p>
        </w:tc>
      </w:tr>
      <w:tr w:rsidR="008E4D22" w:rsidRPr="00107C20" w14:paraId="197EB0E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763636B" w14:textId="1C3F3731"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862956">
              <w:rPr>
                <w:rFonts w:ascii="Arial" w:hAnsi="Arial" w:cs="Arial"/>
                <w:b/>
                <w:bCs/>
                <w:lang w:val="en-US"/>
              </w:rPr>
              <w:t>7</w:t>
            </w:r>
          </w:p>
        </w:tc>
        <w:tc>
          <w:tcPr>
            <w:tcW w:w="2527"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6"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4F276F" w:rsidRPr="0077413E" w:rsidRDefault="004F276F"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bookmarkStart w:id="0"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bookmarkEnd w:id="0"/>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r>
            <w:r w:rsidR="00EF2A00">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66F47A3C" w:rsidR="00A32D22" w:rsidRPr="00107C20" w:rsidRDefault="007D22FD" w:rsidP="002A3262">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.1</w:t>
            </w:r>
          </w:p>
        </w:tc>
        <w:tc>
          <w:tcPr>
            <w:tcW w:w="2527" w:type="dxa"/>
            <w:tcBorders>
              <w:top w:val="single" w:sz="4" w:space="0" w:color="auto"/>
              <w:bottom w:val="single" w:sz="4" w:space="0" w:color="auto"/>
            </w:tcBorders>
            <w:shd w:val="clear" w:color="auto" w:fill="auto"/>
          </w:tcPr>
          <w:p w14:paraId="6C92C151" w14:textId="4262FCE0" w:rsidR="00A32D22" w:rsidRPr="00107C20" w:rsidRDefault="007D22FD" w:rsidP="002A3262">
            <w:pPr>
              <w:spacing w:after="0"/>
              <w:rPr>
                <w:rFonts w:ascii="Arial" w:hAnsi="Arial" w:cs="Arial"/>
                <w:b/>
                <w:bCs/>
                <w:lang w:val="en-US"/>
              </w:rPr>
            </w:pPr>
            <w:r>
              <w:rPr>
                <w:rFonts w:ascii="Arial" w:hAnsi="Arial" w:cs="Arial"/>
                <w:b/>
                <w:bCs/>
                <w:lang w:val="en-US"/>
              </w:rPr>
              <w:t xml:space="preserve">Chair </w:t>
            </w:r>
            <w:r w:rsidR="00ED5A67">
              <w:rPr>
                <w:rFonts w:ascii="Arial" w:hAnsi="Arial" w:cs="Arial"/>
                <w:b/>
                <w:bCs/>
                <w:lang w:val="en-US"/>
              </w:rPr>
              <w:t>e</w:t>
            </w:r>
            <w:r>
              <w:rPr>
                <w:rFonts w:ascii="Arial" w:hAnsi="Arial" w:cs="Arial"/>
                <w:b/>
                <w:bCs/>
                <w:lang w:val="en-US"/>
              </w:rPr>
              <w:t>lection</w:t>
            </w: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7D22FD" w:rsidRPr="000472D1" w14:paraId="3F5B9025" w14:textId="77777777" w:rsidTr="004838D5">
        <w:trPr>
          <w:cantSplit/>
        </w:trPr>
        <w:tc>
          <w:tcPr>
            <w:tcW w:w="974" w:type="dxa"/>
            <w:tcBorders>
              <w:top w:val="single" w:sz="4" w:space="0" w:color="auto"/>
              <w:left w:val="single" w:sz="18" w:space="0" w:color="auto"/>
              <w:bottom w:val="single" w:sz="4" w:space="0" w:color="auto"/>
            </w:tcBorders>
          </w:tcPr>
          <w:p w14:paraId="263618F1" w14:textId="15ADEB2B" w:rsidR="007D22FD" w:rsidRDefault="007D22FD" w:rsidP="007D22F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.2</w:t>
            </w:r>
          </w:p>
        </w:tc>
        <w:tc>
          <w:tcPr>
            <w:tcW w:w="2527" w:type="dxa"/>
            <w:tcBorders>
              <w:top w:val="single" w:sz="4" w:space="0" w:color="auto"/>
              <w:bottom w:val="single" w:sz="4" w:space="0" w:color="auto"/>
            </w:tcBorders>
            <w:shd w:val="clear" w:color="auto" w:fill="auto"/>
          </w:tcPr>
          <w:p w14:paraId="0467A355" w14:textId="0BAB3D6F" w:rsidR="007D22FD" w:rsidRDefault="007D22FD" w:rsidP="007D22FD">
            <w:pPr>
              <w:spacing w:after="0"/>
              <w:rPr>
                <w:rFonts w:ascii="Arial" w:hAnsi="Arial" w:cs="Arial"/>
                <w:b/>
                <w:bCs/>
                <w:lang w:val="en-US"/>
              </w:rPr>
            </w:pPr>
            <w:r>
              <w:rPr>
                <w:rFonts w:ascii="Arial" w:hAnsi="Arial" w:cs="Arial"/>
                <w:b/>
                <w:bCs/>
                <w:lang w:val="en-US"/>
              </w:rPr>
              <w:t xml:space="preserve">VC </w:t>
            </w:r>
            <w:r w:rsidR="00ED5A67">
              <w:rPr>
                <w:rFonts w:ascii="Arial" w:hAnsi="Arial" w:cs="Arial"/>
                <w:b/>
                <w:bCs/>
                <w:lang w:val="en-US"/>
              </w:rPr>
              <w:t>e</w:t>
            </w:r>
            <w:r>
              <w:rPr>
                <w:rFonts w:ascii="Arial" w:hAnsi="Arial" w:cs="Arial"/>
                <w:b/>
                <w:bCs/>
                <w:lang w:val="en-US"/>
              </w:rPr>
              <w:t>lection</w:t>
            </w:r>
          </w:p>
        </w:tc>
        <w:tc>
          <w:tcPr>
            <w:tcW w:w="886" w:type="dxa"/>
            <w:tcBorders>
              <w:top w:val="single" w:sz="4" w:space="0" w:color="auto"/>
              <w:bottom w:val="single" w:sz="4" w:space="0" w:color="auto"/>
            </w:tcBorders>
            <w:shd w:val="clear" w:color="auto" w:fill="auto"/>
          </w:tcPr>
          <w:p w14:paraId="16F195D3" w14:textId="77777777" w:rsidR="007D22FD" w:rsidRPr="00107C20" w:rsidRDefault="007D22FD" w:rsidP="007D22F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D0D7DFE" w14:textId="77777777" w:rsidR="007D22FD" w:rsidRPr="00107C20" w:rsidRDefault="007D22FD" w:rsidP="007D22F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A757E9" w14:textId="77777777" w:rsidR="007D22FD" w:rsidRPr="00107C20" w:rsidRDefault="007D22FD" w:rsidP="007D22F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3E448EE" w14:textId="77777777" w:rsidR="007D22FD" w:rsidRPr="00107C20" w:rsidRDefault="007D22FD" w:rsidP="007D22F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7CEB0A6" w14:textId="77777777" w:rsidR="007D22FD" w:rsidRPr="00107C20" w:rsidRDefault="007D22FD" w:rsidP="007D22FD">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lastRenderedPageBreak/>
              <w:t>20</w:t>
            </w:r>
            <w:r w:rsidR="00B4165A" w:rsidRPr="00107C20">
              <w:rPr>
                <w:rFonts w:ascii="Arial" w:hAnsi="Arial" w:cs="Arial"/>
                <w:b/>
                <w:bCs/>
                <w:lang w:val="en-US"/>
              </w:rPr>
              <w:t>.</w:t>
            </w:r>
            <w:r w:rsidR="00B4165A">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CCB4C38" w:rsidR="00A32D22" w:rsidRPr="001E7CB9" w:rsidRDefault="00C60EDA"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sidR="009678D8">
              <w:rPr>
                <w:rFonts w:ascii="Arial" w:hAnsi="Arial" w:cs="Arial"/>
                <w:b/>
                <w:color w:val="0000FF"/>
                <w:highlight w:val="yellow"/>
                <w:lang w:val="en-US"/>
              </w:rPr>
              <w:t>CET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011F3A3" w:rsidR="00553A25" w:rsidRDefault="00553A25">
      <w:pPr>
        <w:rPr>
          <w:rFonts w:ascii="Arial" w:hAnsi="Arial" w:cs="Arial"/>
          <w:lang w:val="en-US"/>
        </w:rPr>
      </w:pPr>
    </w:p>
    <w:sectPr w:rsidR="00553A25" w:rsidSect="00E434D8">
      <w:headerReference w:type="default" r:id="rId14"/>
      <w:footerReference w:type="default" r:id="rId15"/>
      <w:headerReference w:type="first" r:id="rId16"/>
      <w:footerReference w:type="first" r:id="rId1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8DE7" w14:textId="77777777" w:rsidR="00901880" w:rsidRDefault="00901880">
      <w:r>
        <w:separator/>
      </w:r>
    </w:p>
  </w:endnote>
  <w:endnote w:type="continuationSeparator" w:id="0">
    <w:p w14:paraId="77B36529" w14:textId="77777777" w:rsidR="00901880" w:rsidRDefault="0090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62A4E" w14:textId="77777777" w:rsidR="00901880" w:rsidRDefault="00901880">
      <w:r>
        <w:separator/>
      </w:r>
    </w:p>
  </w:footnote>
  <w:footnote w:type="continuationSeparator" w:id="0">
    <w:p w14:paraId="769A37EA" w14:textId="77777777" w:rsidR="00901880" w:rsidRDefault="0090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260AC7B5" w:rsidR="00E13E29" w:rsidRDefault="00E13E29" w:rsidP="00FE65D9">
    <w:pPr>
      <w:pStyle w:val="CRCoverPage"/>
      <w:tabs>
        <w:tab w:val="right" w:pos="9639"/>
      </w:tabs>
      <w:rPr>
        <w:b/>
        <w:noProof/>
        <w:sz w:val="24"/>
      </w:rPr>
    </w:pPr>
    <w:r w:rsidRPr="00FE65D9">
      <w:rPr>
        <w:b/>
        <w:bCs/>
        <w:noProof/>
        <w:sz w:val="24"/>
        <w:lang w:val="sv-SE"/>
      </w:rPr>
      <w:t>3GPP TSG CT#</w:t>
    </w:r>
    <w:r w:rsidR="00C60EDA">
      <w:rPr>
        <w:b/>
        <w:bCs/>
        <w:noProof/>
        <w:sz w:val="24"/>
        <w:lang w:val="sv-SE"/>
      </w:rPr>
      <w:t>99</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C60EDA">
      <w:rPr>
        <w:b/>
        <w:noProof/>
        <w:sz w:val="24"/>
      </w:rPr>
      <w:t>30</w:t>
    </w:r>
    <w:r>
      <w:rPr>
        <w:b/>
        <w:noProof/>
        <w:sz w:val="24"/>
      </w:rPr>
      <w:t>001</w:t>
    </w:r>
  </w:p>
  <w:p w14:paraId="78BEBCC3" w14:textId="3D188DFB" w:rsidR="00E13E29" w:rsidRPr="00163A37" w:rsidRDefault="00C60EDA" w:rsidP="00825481">
    <w:pPr>
      <w:pStyle w:val="CRCoverPage"/>
      <w:tabs>
        <w:tab w:val="right" w:pos="9639"/>
      </w:tabs>
      <w:spacing w:after="0"/>
      <w:rPr>
        <w:b/>
        <w:sz w:val="22"/>
      </w:rPr>
    </w:pPr>
    <w:r>
      <w:rPr>
        <w:b/>
        <w:bCs/>
        <w:noProof/>
        <w:sz w:val="24"/>
        <w:lang w:val="sv-SE"/>
      </w:rPr>
      <w:t>Rotterdam, NL</w:t>
    </w:r>
    <w:r w:rsidRPr="00FE65D9">
      <w:rPr>
        <w:b/>
        <w:bCs/>
        <w:noProof/>
        <w:sz w:val="24"/>
        <w:lang w:val="sv-SE"/>
      </w:rPr>
      <w:t xml:space="preserve"> – </w:t>
    </w:r>
    <w:r>
      <w:rPr>
        <w:b/>
        <w:bCs/>
        <w:noProof/>
        <w:sz w:val="24"/>
        <w:lang w:val="sv-SE"/>
      </w:rPr>
      <w:t>20</w:t>
    </w:r>
    <w:r w:rsidRPr="00CF0004">
      <w:rPr>
        <w:b/>
        <w:bCs/>
        <w:noProof/>
        <w:sz w:val="24"/>
        <w:vertAlign w:val="superscript"/>
        <w:lang w:val="sv-SE"/>
      </w:rPr>
      <w:t>th</w:t>
    </w:r>
    <w:r>
      <w:rPr>
        <w:b/>
        <w:bCs/>
        <w:noProof/>
        <w:sz w:val="24"/>
        <w:lang w:val="sv-SE"/>
      </w:rPr>
      <w:t xml:space="preserve"> – 21</w:t>
    </w:r>
    <w:r>
      <w:rPr>
        <w:b/>
        <w:bCs/>
        <w:noProof/>
        <w:sz w:val="24"/>
        <w:vertAlign w:val="superscript"/>
        <w:lang w:val="sv-SE"/>
      </w:rPr>
      <w:t>st</w:t>
    </w:r>
    <w:r>
      <w:rPr>
        <w:b/>
        <w:bCs/>
        <w:noProof/>
        <w:sz w:val="24"/>
        <w:lang w:val="sv-SE"/>
      </w:rPr>
      <w:t xml:space="preserve"> March 2023</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45pt;height:74.9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1"/>
  </w:num>
  <w:num w:numId="3">
    <w:abstractNumId w:val="39"/>
  </w:num>
  <w:num w:numId="4">
    <w:abstractNumId w:val="7"/>
  </w:num>
  <w:num w:numId="5">
    <w:abstractNumId w:val="20"/>
  </w:num>
  <w:num w:numId="6">
    <w:abstractNumId w:val="6"/>
  </w:num>
  <w:num w:numId="7">
    <w:abstractNumId w:val="26"/>
  </w:num>
  <w:num w:numId="8">
    <w:abstractNumId w:val="12"/>
  </w:num>
  <w:num w:numId="9">
    <w:abstractNumId w:val="33"/>
  </w:num>
  <w:num w:numId="10">
    <w:abstractNumId w:val="11"/>
  </w:num>
  <w:num w:numId="11">
    <w:abstractNumId w:val="19"/>
  </w:num>
  <w:num w:numId="12">
    <w:abstractNumId w:val="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7"/>
  </w:num>
  <w:num w:numId="19">
    <w:abstractNumId w:val="9"/>
  </w:num>
  <w:num w:numId="20">
    <w:abstractNumId w:val="37"/>
  </w:num>
  <w:num w:numId="21">
    <w:abstractNumId w:val="5"/>
  </w:num>
  <w:num w:numId="22">
    <w:abstractNumId w:val="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0"/>
  </w:num>
  <w:num w:numId="26">
    <w:abstractNumId w:val="21"/>
  </w:num>
  <w:num w:numId="27">
    <w:abstractNumId w:val="30"/>
  </w:num>
  <w:num w:numId="28">
    <w:abstractNumId w:val="0"/>
  </w:num>
  <w:num w:numId="29">
    <w:abstractNumId w:val="16"/>
  </w:num>
  <w:num w:numId="30">
    <w:abstractNumId w:val="24"/>
  </w:num>
  <w:num w:numId="31">
    <w:abstractNumId w:val="13"/>
  </w:num>
  <w:num w:numId="32">
    <w:abstractNumId w:val="15"/>
  </w:num>
  <w:num w:numId="33">
    <w:abstractNumId w:val="36"/>
  </w:num>
  <w:num w:numId="34">
    <w:abstractNumId w:val="1"/>
  </w:num>
  <w:num w:numId="35">
    <w:abstractNumId w:val="38"/>
  </w:num>
  <w:num w:numId="36">
    <w:abstractNumId w:val="32"/>
  </w:num>
  <w:num w:numId="37">
    <w:abstractNumId w:val="35"/>
  </w:num>
  <w:num w:numId="38">
    <w:abstractNumId w:val="14"/>
  </w:num>
  <w:num w:numId="39">
    <w:abstractNumId w:val="2"/>
  </w:num>
  <w:num w:numId="40">
    <w:abstractNumId w:val="17"/>
  </w:num>
  <w:num w:numId="41">
    <w:abstractNumId w:val="34"/>
  </w:num>
  <w:num w:numId="42">
    <w:abstractNumId w:val="2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1FFA"/>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_TSG_CT@list.etsi.org"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TSG_CT/TSGC_99/Docs/CP-230003.zip"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9/Docs/CP-230027.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ftp/tsg_ct/TSG_CT/TSGC_99/Docs/CP-230002.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TSG_CT/TSGC_99/Docs/CP-230001.zip"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2845</Words>
  <Characters>19823</Characters>
  <Application>Microsoft Office Word</Application>
  <DocSecurity>0</DocSecurity>
  <Lines>165</Lines>
  <Paragraphs>45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2</cp:revision>
  <cp:lastPrinted>2003-11-12T02:51:00Z</cp:lastPrinted>
  <dcterms:created xsi:type="dcterms:W3CDTF">2023-03-06T10:32:00Z</dcterms:created>
  <dcterms:modified xsi:type="dcterms:W3CDTF">2023-03-06T10:32:00Z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